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4E" w:rsidRDefault="000B3E4E" w:rsidP="00E61C4B">
      <w:pPr>
        <w:jc w:val="center"/>
        <w:rPr>
          <w:sz w:val="28"/>
          <w:szCs w:val="28"/>
        </w:rPr>
      </w:pPr>
    </w:p>
    <w:p w:rsidR="000B3E4E" w:rsidRPr="00ED1AEB" w:rsidRDefault="000B3E4E" w:rsidP="00F40402">
      <w:pPr>
        <w:rPr>
          <w:sz w:val="28"/>
          <w:szCs w:val="28"/>
        </w:rPr>
      </w:pPr>
    </w:p>
    <w:p w:rsidR="000B3E4E" w:rsidRPr="00ED1AEB" w:rsidRDefault="000B3E4E" w:rsidP="00E61C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Сведения</w:t>
      </w:r>
      <w:r w:rsidRPr="00ED1AEB">
        <w:rPr>
          <w:sz w:val="28"/>
          <w:szCs w:val="28"/>
        </w:rPr>
        <w:t xml:space="preserve"> о доходах, расходах, об имуществе и обязательствах имущественного характера </w:t>
      </w:r>
      <w:r>
        <w:rPr>
          <w:sz w:val="28"/>
          <w:szCs w:val="28"/>
        </w:rPr>
        <w:t>вновь избранных</w:t>
      </w:r>
    </w:p>
    <w:p w:rsidR="000B3E4E" w:rsidRDefault="000B3E4E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лиц, замещающих </w:t>
      </w:r>
      <w:r w:rsidRPr="001E7190">
        <w:rPr>
          <w:sz w:val="28"/>
          <w:szCs w:val="28"/>
        </w:rPr>
        <w:t>муниципальные должности</w:t>
      </w:r>
      <w:r>
        <w:rPr>
          <w:sz w:val="28"/>
          <w:szCs w:val="28"/>
        </w:rPr>
        <w:t xml:space="preserve"> и должности Главы Глухониколаевского сельского поселения в Администрации Глухониколаевского сельского поселения Нижнеомского района Омской области</w:t>
      </w:r>
    </w:p>
    <w:p w:rsidR="000B3E4E" w:rsidRPr="00ED1AEB" w:rsidRDefault="000B3E4E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за период с 1 января </w:t>
      </w:r>
      <w:r>
        <w:rPr>
          <w:sz w:val="28"/>
          <w:szCs w:val="28"/>
        </w:rPr>
        <w:t>2019 года по 31 декабря 2019</w:t>
      </w:r>
      <w:r w:rsidRPr="00ED1AEB">
        <w:rPr>
          <w:sz w:val="28"/>
          <w:szCs w:val="28"/>
        </w:rPr>
        <w:t xml:space="preserve"> года</w:t>
      </w:r>
    </w:p>
    <w:p w:rsidR="000B3E4E" w:rsidRPr="00ED1AEB" w:rsidRDefault="000B3E4E" w:rsidP="00113A0D">
      <w:pPr>
        <w:jc w:val="center"/>
        <w:rPr>
          <w:sz w:val="28"/>
          <w:szCs w:val="28"/>
        </w:rPr>
      </w:pPr>
    </w:p>
    <w:tbl>
      <w:tblPr>
        <w:tblW w:w="1750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826"/>
        <w:gridCol w:w="1300"/>
        <w:gridCol w:w="1500"/>
        <w:gridCol w:w="1600"/>
        <w:gridCol w:w="900"/>
        <w:gridCol w:w="1000"/>
        <w:gridCol w:w="1500"/>
        <w:gridCol w:w="900"/>
        <w:gridCol w:w="900"/>
        <w:gridCol w:w="1200"/>
        <w:gridCol w:w="1100"/>
        <w:gridCol w:w="1417"/>
        <w:gridCol w:w="1941"/>
      </w:tblGrid>
      <w:tr w:rsidR="000B3E4E" w:rsidRPr="00ED1AEB" w:rsidTr="007A405D">
        <w:trPr>
          <w:gridAfter w:val="1"/>
          <w:wAfter w:w="1941" w:type="dxa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 w:rsidRPr="00ED1AEB">
              <w:t>№</w:t>
            </w:r>
          </w:p>
          <w:p w:rsidR="000B3E4E" w:rsidRPr="00ED1AEB" w:rsidRDefault="000B3E4E" w:rsidP="0062060A">
            <w:pPr>
              <w:ind w:left="-108" w:right="-108"/>
              <w:jc w:val="center"/>
            </w:pPr>
            <w:r w:rsidRPr="00ED1AEB">
              <w:t>п/п</w:t>
            </w:r>
          </w:p>
        </w:tc>
        <w:tc>
          <w:tcPr>
            <w:tcW w:w="1826" w:type="dxa"/>
            <w:vMerge w:val="restart"/>
            <w:tcBorders>
              <w:left w:val="single" w:sz="4" w:space="0" w:color="auto"/>
            </w:tcBorders>
          </w:tcPr>
          <w:p w:rsidR="000B3E4E" w:rsidRPr="00ED1AEB" w:rsidRDefault="000B3E4E" w:rsidP="00957851">
            <w:pPr>
              <w:jc w:val="center"/>
            </w:pPr>
            <w:r w:rsidRPr="00EB5409">
              <w:t xml:space="preserve">Фамилия и инициалы </w:t>
            </w:r>
            <w:r w:rsidRPr="00A100AD">
              <w:t>лица, замещающего муниципальную должность,</w:t>
            </w:r>
            <w:r w:rsidRPr="00EB5409">
              <w:t xml:space="preserve"> </w:t>
            </w:r>
            <w:r w:rsidRPr="00EB2220">
              <w:t>чьи сведения размещаются</w:t>
            </w:r>
          </w:p>
        </w:tc>
        <w:tc>
          <w:tcPr>
            <w:tcW w:w="1300" w:type="dxa"/>
            <w:vMerge w:val="restart"/>
          </w:tcPr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Должность</w:t>
            </w:r>
          </w:p>
        </w:tc>
        <w:tc>
          <w:tcPr>
            <w:tcW w:w="5000" w:type="dxa"/>
            <w:gridSpan w:val="4"/>
          </w:tcPr>
          <w:p w:rsidR="000B3E4E" w:rsidRPr="00ED1AEB" w:rsidRDefault="000B3E4E" w:rsidP="00843EFC">
            <w:pPr>
              <w:jc w:val="center"/>
            </w:pPr>
            <w:r w:rsidRPr="00ED1AEB">
              <w:t>Объекты недвижимости, находящиеся</w:t>
            </w:r>
          </w:p>
          <w:p w:rsidR="000B3E4E" w:rsidRPr="00ED1AEB" w:rsidRDefault="000B3E4E" w:rsidP="00843EFC">
            <w:pPr>
              <w:jc w:val="center"/>
            </w:pPr>
            <w:r w:rsidRPr="00ED1AEB">
              <w:t>в собственности</w:t>
            </w:r>
          </w:p>
        </w:tc>
        <w:tc>
          <w:tcPr>
            <w:tcW w:w="3300" w:type="dxa"/>
            <w:gridSpan w:val="3"/>
          </w:tcPr>
          <w:p w:rsidR="000B3E4E" w:rsidRPr="00ED1AEB" w:rsidRDefault="000B3E4E" w:rsidP="00843EFC">
            <w:pPr>
              <w:jc w:val="center"/>
            </w:pPr>
            <w:r w:rsidRPr="00ED1AEB">
              <w:t>Объекты недвижимости,</w:t>
            </w:r>
          </w:p>
          <w:p w:rsidR="000B3E4E" w:rsidRPr="00ED1AEB" w:rsidRDefault="000B3E4E" w:rsidP="00843EFC">
            <w:pPr>
              <w:jc w:val="center"/>
            </w:pPr>
            <w:r w:rsidRPr="00ED1AEB">
              <w:t>находящиеся в пользовании</w:t>
            </w:r>
          </w:p>
        </w:tc>
        <w:tc>
          <w:tcPr>
            <w:tcW w:w="1200" w:type="dxa"/>
            <w:vMerge w:val="restart"/>
          </w:tcPr>
          <w:p w:rsidR="000B3E4E" w:rsidRPr="00ED1AEB" w:rsidRDefault="000B3E4E" w:rsidP="00563596">
            <w:pPr>
              <w:spacing w:line="240" w:lineRule="atLeast"/>
              <w:ind w:left="-157" w:right="-108"/>
              <w:jc w:val="center"/>
            </w:pPr>
            <w:r w:rsidRPr="00ED1AEB">
              <w:t>Транспортные</w:t>
            </w:r>
          </w:p>
          <w:p w:rsidR="000B3E4E" w:rsidRPr="00ED1AEB" w:rsidRDefault="000B3E4E" w:rsidP="00563596">
            <w:pPr>
              <w:spacing w:line="240" w:lineRule="atLeast"/>
              <w:ind w:left="-157" w:right="-108"/>
              <w:jc w:val="center"/>
            </w:pPr>
            <w:r w:rsidRPr="00ED1AEB">
              <w:t>средства</w:t>
            </w:r>
          </w:p>
          <w:p w:rsidR="000B3E4E" w:rsidRPr="00ED1AEB" w:rsidRDefault="000B3E4E" w:rsidP="00563596">
            <w:pPr>
              <w:spacing w:line="240" w:lineRule="atLeast"/>
              <w:ind w:left="-157" w:right="-108"/>
              <w:jc w:val="center"/>
            </w:pPr>
            <w:r w:rsidRPr="00ED1AEB">
              <w:t>(вид, марка)</w:t>
            </w:r>
          </w:p>
        </w:tc>
        <w:tc>
          <w:tcPr>
            <w:tcW w:w="1100" w:type="dxa"/>
            <w:vMerge w:val="restart"/>
          </w:tcPr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Деклариро-</w:t>
            </w:r>
          </w:p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ванный</w:t>
            </w:r>
          </w:p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годовой</w:t>
            </w:r>
          </w:p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доход</w:t>
            </w:r>
          </w:p>
          <w:p w:rsidR="000B3E4E" w:rsidRPr="00ED1AEB" w:rsidRDefault="000B3E4E" w:rsidP="00563596">
            <w:pPr>
              <w:ind w:left="-108" w:right="-108"/>
              <w:jc w:val="center"/>
            </w:pPr>
            <w:r w:rsidRPr="00ED1AEB">
              <w:t>(руб.)</w:t>
            </w:r>
          </w:p>
        </w:tc>
        <w:tc>
          <w:tcPr>
            <w:tcW w:w="1417" w:type="dxa"/>
            <w:vMerge w:val="restart"/>
          </w:tcPr>
          <w:p w:rsidR="000B3E4E" w:rsidRPr="00ED1AEB" w:rsidRDefault="000B3E4E" w:rsidP="00563596">
            <w:pPr>
              <w:jc w:val="center"/>
            </w:pPr>
            <w:r w:rsidRPr="00ED1AEB">
              <w:t xml:space="preserve">Сведения об источниках получения средств, за счет которых совершена сделка (вид приобретен-ного имущества, источники) </w:t>
            </w:r>
          </w:p>
        </w:tc>
      </w:tr>
      <w:tr w:rsidR="000B3E4E" w:rsidRPr="00ED1AEB" w:rsidTr="00C9104F">
        <w:trPr>
          <w:gridAfter w:val="1"/>
          <w:wAfter w:w="1941" w:type="dxa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vMerge/>
            <w:tcBorders>
              <w:left w:val="single" w:sz="4" w:space="0" w:color="auto"/>
            </w:tcBorders>
          </w:tcPr>
          <w:p w:rsidR="000B3E4E" w:rsidRPr="00ED1AEB" w:rsidRDefault="000B3E4E" w:rsidP="00B13CF5"/>
        </w:tc>
        <w:tc>
          <w:tcPr>
            <w:tcW w:w="1300" w:type="dxa"/>
            <w:vMerge/>
          </w:tcPr>
          <w:p w:rsidR="000B3E4E" w:rsidRPr="00ED1AEB" w:rsidRDefault="000B3E4E" w:rsidP="00843EFC">
            <w:pPr>
              <w:ind w:right="-108"/>
            </w:pPr>
          </w:p>
        </w:tc>
        <w:tc>
          <w:tcPr>
            <w:tcW w:w="1500" w:type="dxa"/>
          </w:tcPr>
          <w:p w:rsidR="000B3E4E" w:rsidRPr="00ED1AEB" w:rsidRDefault="000B3E4E" w:rsidP="00843EFC">
            <w:pPr>
              <w:jc w:val="center"/>
            </w:pPr>
            <w:r w:rsidRPr="00ED1AEB">
              <w:t>вид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1600" w:type="dxa"/>
          </w:tcPr>
          <w:p w:rsidR="000B3E4E" w:rsidRPr="00ED1AEB" w:rsidRDefault="000B3E4E" w:rsidP="008435BB">
            <w:pPr>
              <w:ind w:left="-108" w:right="-108"/>
              <w:jc w:val="center"/>
            </w:pPr>
            <w:r w:rsidRPr="00ED1AEB">
              <w:t>вид</w:t>
            </w:r>
          </w:p>
          <w:p w:rsidR="000B3E4E" w:rsidRPr="00ED1AEB" w:rsidRDefault="000B3E4E" w:rsidP="008435BB">
            <w:pPr>
              <w:ind w:left="-108" w:right="-108"/>
              <w:jc w:val="center"/>
            </w:pPr>
            <w:r w:rsidRPr="00ED1AEB">
              <w:t>собственности</w:t>
            </w:r>
          </w:p>
        </w:tc>
        <w:tc>
          <w:tcPr>
            <w:tcW w:w="900" w:type="dxa"/>
          </w:tcPr>
          <w:p w:rsidR="000B3E4E" w:rsidRPr="00ED1AEB" w:rsidRDefault="000B3E4E" w:rsidP="00843EFC">
            <w:pPr>
              <w:jc w:val="center"/>
            </w:pPr>
            <w:r w:rsidRPr="00ED1AEB">
              <w:t>площадь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1000" w:type="dxa"/>
          </w:tcPr>
          <w:p w:rsidR="000B3E4E" w:rsidRPr="00ED1AEB" w:rsidRDefault="000B3E4E" w:rsidP="00843EFC">
            <w:pPr>
              <w:jc w:val="center"/>
            </w:pPr>
            <w:r w:rsidRPr="00ED1AEB">
              <w:t>страна</w:t>
            </w:r>
          </w:p>
          <w:p w:rsidR="000B3E4E" w:rsidRPr="00ED1AEB" w:rsidRDefault="000B3E4E" w:rsidP="00843EFC">
            <w:pPr>
              <w:jc w:val="center"/>
            </w:pPr>
            <w:r w:rsidRPr="00ED1AEB">
              <w:t>располо-</w:t>
            </w:r>
          </w:p>
          <w:p w:rsidR="000B3E4E" w:rsidRPr="00ED1AEB" w:rsidRDefault="000B3E4E" w:rsidP="00843EFC">
            <w:pPr>
              <w:jc w:val="center"/>
            </w:pPr>
            <w:r w:rsidRPr="00ED1AEB">
              <w:t>жения</w:t>
            </w:r>
          </w:p>
        </w:tc>
        <w:tc>
          <w:tcPr>
            <w:tcW w:w="1500" w:type="dxa"/>
          </w:tcPr>
          <w:p w:rsidR="000B3E4E" w:rsidRPr="00ED1AEB" w:rsidRDefault="000B3E4E" w:rsidP="00843EFC">
            <w:pPr>
              <w:jc w:val="center"/>
            </w:pPr>
            <w:r w:rsidRPr="00ED1AEB">
              <w:t>вид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900" w:type="dxa"/>
          </w:tcPr>
          <w:p w:rsidR="000B3E4E" w:rsidRPr="00ED1AEB" w:rsidRDefault="000B3E4E" w:rsidP="00843EFC">
            <w:pPr>
              <w:jc w:val="center"/>
            </w:pPr>
            <w:r w:rsidRPr="00ED1AEB">
              <w:t>площадь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00" w:type="dxa"/>
          </w:tcPr>
          <w:p w:rsidR="000B3E4E" w:rsidRPr="00ED1AEB" w:rsidRDefault="000B3E4E" w:rsidP="00737548">
            <w:pPr>
              <w:jc w:val="center"/>
            </w:pPr>
            <w:r w:rsidRPr="00ED1AEB">
              <w:t>страна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располо-</w:t>
            </w:r>
          </w:p>
          <w:p w:rsidR="000B3E4E" w:rsidRPr="00ED1AEB" w:rsidRDefault="000B3E4E" w:rsidP="00737548">
            <w:pPr>
              <w:jc w:val="center"/>
            </w:pPr>
            <w:r w:rsidRPr="00ED1AEB">
              <w:t>жения</w:t>
            </w:r>
          </w:p>
        </w:tc>
        <w:tc>
          <w:tcPr>
            <w:tcW w:w="1200" w:type="dxa"/>
            <w:vMerge/>
          </w:tcPr>
          <w:p w:rsidR="000B3E4E" w:rsidRPr="00ED1AEB" w:rsidRDefault="000B3E4E" w:rsidP="00843EFC">
            <w:pPr>
              <w:jc w:val="center"/>
            </w:pPr>
          </w:p>
        </w:tc>
        <w:tc>
          <w:tcPr>
            <w:tcW w:w="1100" w:type="dxa"/>
            <w:vMerge/>
          </w:tcPr>
          <w:p w:rsidR="000B3E4E" w:rsidRPr="00ED1AEB" w:rsidRDefault="000B3E4E" w:rsidP="00843EFC">
            <w:pPr>
              <w:jc w:val="center"/>
            </w:pPr>
          </w:p>
        </w:tc>
        <w:tc>
          <w:tcPr>
            <w:tcW w:w="1417" w:type="dxa"/>
            <w:vMerge/>
          </w:tcPr>
          <w:p w:rsidR="000B3E4E" w:rsidRPr="00ED1AEB" w:rsidRDefault="000B3E4E" w:rsidP="00843EFC">
            <w:pPr>
              <w:jc w:val="center"/>
            </w:pPr>
          </w:p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Агеева Татьяна</w:t>
            </w:r>
          </w:p>
          <w:p w:rsidR="000B3E4E" w:rsidRPr="00ED1AEB" w:rsidRDefault="000B3E4E" w:rsidP="00D02767">
            <w:pPr>
              <w:ind w:right="-108"/>
            </w:pPr>
            <w:r>
              <w:t>Владимировна</w:t>
            </w:r>
          </w:p>
        </w:tc>
        <w:tc>
          <w:tcPr>
            <w:tcW w:w="1300" w:type="dxa"/>
          </w:tcPr>
          <w:p w:rsidR="000B3E4E" w:rsidRDefault="000B3E4E" w:rsidP="00261D13"/>
          <w:p w:rsidR="000B3E4E" w:rsidRPr="00ED1AEB" w:rsidRDefault="000B3E4E" w:rsidP="00261D13">
            <w:r>
              <w:t xml:space="preserve">Депутат 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  <w:r>
              <w:t>1. Земел.</w:t>
            </w:r>
          </w:p>
          <w:p w:rsidR="000B3E4E" w:rsidRDefault="000B3E4E" w:rsidP="00F40402">
            <w:pPr>
              <w:jc w:val="both"/>
            </w:pPr>
            <w:r>
              <w:t>Участок</w:t>
            </w:r>
          </w:p>
          <w:p w:rsidR="000B3E4E" w:rsidRPr="00ED1AEB" w:rsidRDefault="000B3E4E" w:rsidP="00F40402">
            <w:pPr>
              <w:jc w:val="both"/>
            </w:pPr>
            <w:r>
              <w:t>2. Жилой дом</w:t>
            </w:r>
          </w:p>
        </w:tc>
        <w:tc>
          <w:tcPr>
            <w:tcW w:w="1600" w:type="dxa"/>
          </w:tcPr>
          <w:p w:rsidR="000B3E4E" w:rsidRDefault="000B3E4E" w:rsidP="00F40402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F40402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1E7190">
            <w:pPr>
              <w:ind w:left="-108" w:right="-108"/>
              <w:jc w:val="both"/>
            </w:pPr>
            <w:r>
              <w:t>Обще-долевая</w:t>
            </w:r>
          </w:p>
          <w:p w:rsidR="000B3E4E" w:rsidRPr="00ED1AEB" w:rsidRDefault="000B3E4E" w:rsidP="001E7190">
            <w:pPr>
              <w:ind w:left="-108" w:right="-108"/>
              <w:jc w:val="both"/>
            </w:pPr>
            <w:r>
              <w:t xml:space="preserve">   1/3</w:t>
            </w: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  <w:r>
              <w:t>2632</w:t>
            </w:r>
          </w:p>
          <w:p w:rsidR="000B3E4E" w:rsidRDefault="000B3E4E" w:rsidP="00F40402">
            <w:pPr>
              <w:jc w:val="both"/>
            </w:pPr>
          </w:p>
          <w:p w:rsidR="000B3E4E" w:rsidRDefault="000B3E4E" w:rsidP="00F40402">
            <w:pPr>
              <w:jc w:val="both"/>
            </w:pPr>
          </w:p>
          <w:p w:rsidR="000B3E4E" w:rsidRPr="00ED1AEB" w:rsidRDefault="000B3E4E" w:rsidP="00F40402">
            <w:pPr>
              <w:jc w:val="both"/>
            </w:pPr>
            <w:r>
              <w:t>34,1</w:t>
            </w:r>
          </w:p>
        </w:tc>
        <w:tc>
          <w:tcPr>
            <w:tcW w:w="1000" w:type="dxa"/>
          </w:tcPr>
          <w:p w:rsidR="000B3E4E" w:rsidRDefault="000B3E4E" w:rsidP="00F40402">
            <w:pPr>
              <w:jc w:val="both"/>
            </w:pPr>
            <w:r>
              <w:t>Россия</w:t>
            </w:r>
          </w:p>
          <w:p w:rsidR="000B3E4E" w:rsidRDefault="000B3E4E" w:rsidP="00F40402">
            <w:pPr>
              <w:jc w:val="both"/>
            </w:pPr>
          </w:p>
          <w:p w:rsidR="000B3E4E" w:rsidRDefault="000B3E4E" w:rsidP="00F40402">
            <w:pPr>
              <w:jc w:val="both"/>
            </w:pPr>
          </w:p>
          <w:p w:rsidR="000B3E4E" w:rsidRPr="00ED1AEB" w:rsidRDefault="000B3E4E" w:rsidP="00F40402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396112">
            <w:pPr>
              <w:jc w:val="both"/>
            </w:pPr>
            <w:r>
              <w:t>1. Земел.</w:t>
            </w:r>
          </w:p>
          <w:p w:rsidR="000B3E4E" w:rsidRDefault="000B3E4E" w:rsidP="00396112">
            <w:pPr>
              <w:jc w:val="both"/>
            </w:pPr>
            <w:r>
              <w:t>Участок</w:t>
            </w:r>
          </w:p>
          <w:p w:rsidR="000B3E4E" w:rsidRPr="00ED1AEB" w:rsidRDefault="000B3E4E" w:rsidP="00396112">
            <w:pPr>
              <w:jc w:val="both"/>
            </w:pPr>
            <w:r>
              <w:t>2. Жилой дом</w:t>
            </w:r>
          </w:p>
        </w:tc>
        <w:tc>
          <w:tcPr>
            <w:tcW w:w="900" w:type="dxa"/>
          </w:tcPr>
          <w:p w:rsidR="000B3E4E" w:rsidRDefault="000B3E4E" w:rsidP="00396112">
            <w:pPr>
              <w:jc w:val="both"/>
            </w:pPr>
            <w:r>
              <w:t>2632</w:t>
            </w:r>
          </w:p>
          <w:p w:rsidR="000B3E4E" w:rsidRDefault="000B3E4E" w:rsidP="00396112">
            <w:pPr>
              <w:jc w:val="both"/>
            </w:pPr>
          </w:p>
          <w:p w:rsidR="000B3E4E" w:rsidRDefault="000B3E4E" w:rsidP="00396112">
            <w:pPr>
              <w:jc w:val="both"/>
            </w:pPr>
          </w:p>
          <w:p w:rsidR="000B3E4E" w:rsidRPr="00ED1AEB" w:rsidRDefault="000B3E4E" w:rsidP="00396112">
            <w:pPr>
              <w:jc w:val="both"/>
            </w:pPr>
            <w:r>
              <w:t>34,1</w:t>
            </w:r>
          </w:p>
        </w:tc>
        <w:tc>
          <w:tcPr>
            <w:tcW w:w="900" w:type="dxa"/>
          </w:tcPr>
          <w:p w:rsidR="000B3E4E" w:rsidRDefault="000B3E4E" w:rsidP="00D02767">
            <w:pPr>
              <w:jc w:val="both"/>
            </w:pPr>
            <w:r>
              <w:t>Россия</w:t>
            </w:r>
          </w:p>
          <w:p w:rsidR="000B3E4E" w:rsidRDefault="000B3E4E" w:rsidP="00D02767">
            <w:pPr>
              <w:jc w:val="both"/>
            </w:pPr>
          </w:p>
          <w:p w:rsidR="000B3E4E" w:rsidRPr="00ED1AEB" w:rsidRDefault="000B3E4E" w:rsidP="00D02767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Pr="00ED1AEB" w:rsidRDefault="000B3E4E" w:rsidP="00F40402">
            <w:pPr>
              <w:jc w:val="both"/>
            </w:pPr>
            <w:r>
              <w:t xml:space="preserve">    -</w:t>
            </w:r>
          </w:p>
        </w:tc>
        <w:tc>
          <w:tcPr>
            <w:tcW w:w="1100" w:type="dxa"/>
          </w:tcPr>
          <w:p w:rsidR="000B3E4E" w:rsidRPr="00ED1AEB" w:rsidRDefault="000B3E4E" w:rsidP="00F40402">
            <w:pPr>
              <w:jc w:val="both"/>
            </w:pPr>
            <w:r>
              <w:t>299582,37</w:t>
            </w:r>
          </w:p>
        </w:tc>
        <w:tc>
          <w:tcPr>
            <w:tcW w:w="1417" w:type="dxa"/>
          </w:tcPr>
          <w:p w:rsidR="000B3E4E" w:rsidRPr="00ED1AEB" w:rsidRDefault="000B3E4E" w:rsidP="00F40402">
            <w:pPr>
              <w:jc w:val="both"/>
            </w:pPr>
            <w:r>
              <w:t xml:space="preserve">         -</w:t>
            </w: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Высокина Татьяна Васильевна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 xml:space="preserve">Депутат </w:t>
            </w:r>
          </w:p>
        </w:tc>
        <w:tc>
          <w:tcPr>
            <w:tcW w:w="1500" w:type="dxa"/>
          </w:tcPr>
          <w:p w:rsidR="000B3E4E" w:rsidRDefault="000B3E4E" w:rsidP="00396112">
            <w:pPr>
              <w:jc w:val="both"/>
            </w:pPr>
            <w:r>
              <w:t>1. Квартира</w:t>
            </w:r>
          </w:p>
        </w:tc>
        <w:tc>
          <w:tcPr>
            <w:tcW w:w="1600" w:type="dxa"/>
          </w:tcPr>
          <w:p w:rsidR="000B3E4E" w:rsidRDefault="000B3E4E" w:rsidP="00D02767">
            <w:pPr>
              <w:jc w:val="both"/>
            </w:pPr>
            <w:r>
              <w:t>Индивидуальная</w:t>
            </w:r>
          </w:p>
        </w:tc>
        <w:tc>
          <w:tcPr>
            <w:tcW w:w="900" w:type="dxa"/>
          </w:tcPr>
          <w:p w:rsidR="000B3E4E" w:rsidRDefault="000B3E4E" w:rsidP="00D02767">
            <w:pPr>
              <w:jc w:val="both"/>
            </w:pPr>
            <w:r>
              <w:t>68,8</w:t>
            </w:r>
          </w:p>
        </w:tc>
        <w:tc>
          <w:tcPr>
            <w:tcW w:w="1000" w:type="dxa"/>
          </w:tcPr>
          <w:p w:rsidR="000B3E4E" w:rsidRDefault="000B3E4E" w:rsidP="00D02767">
            <w:pPr>
              <w:jc w:val="both"/>
            </w:pPr>
            <w:r>
              <w:t xml:space="preserve">Россия 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  <w:r>
              <w:t>1. Зем. участок</w:t>
            </w:r>
          </w:p>
          <w:p w:rsidR="000B3E4E" w:rsidRDefault="000B3E4E" w:rsidP="00F40402">
            <w:pPr>
              <w:jc w:val="both"/>
            </w:pPr>
            <w:r>
              <w:t>2.Квартира</w:t>
            </w: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  <w:r>
              <w:t>1900</w:t>
            </w:r>
          </w:p>
          <w:p w:rsidR="000B3E4E" w:rsidRDefault="000B3E4E" w:rsidP="00F40402">
            <w:pPr>
              <w:jc w:val="both"/>
            </w:pPr>
            <w:r>
              <w:t>61,0</w:t>
            </w: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  <w:r>
              <w:t xml:space="preserve">Россия </w:t>
            </w:r>
          </w:p>
          <w:p w:rsidR="000B3E4E" w:rsidRDefault="000B3E4E" w:rsidP="00F40402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-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152462,65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муж</w:t>
            </w:r>
          </w:p>
        </w:tc>
        <w:tc>
          <w:tcPr>
            <w:tcW w:w="1300" w:type="dxa"/>
          </w:tcPr>
          <w:p w:rsidR="000B3E4E" w:rsidRDefault="000B3E4E" w:rsidP="001D0B61">
            <w:r>
              <w:t>пенсионер</w:t>
            </w:r>
          </w:p>
        </w:tc>
        <w:tc>
          <w:tcPr>
            <w:tcW w:w="1500" w:type="dxa"/>
          </w:tcPr>
          <w:p w:rsidR="000B3E4E" w:rsidRDefault="000B3E4E" w:rsidP="00472DA1">
            <w:r>
              <w:t>1.Зем.участок</w:t>
            </w:r>
          </w:p>
          <w:p w:rsidR="000B3E4E" w:rsidRDefault="000B3E4E" w:rsidP="00472DA1">
            <w:pPr>
              <w:jc w:val="both"/>
            </w:pPr>
          </w:p>
          <w:p w:rsidR="000B3E4E" w:rsidRDefault="000B3E4E" w:rsidP="00472DA1">
            <w:pPr>
              <w:ind w:left="-102"/>
              <w:jc w:val="both"/>
            </w:pPr>
            <w:r>
              <w:t>2. Зем.участок</w:t>
            </w:r>
          </w:p>
        </w:tc>
        <w:tc>
          <w:tcPr>
            <w:tcW w:w="1600" w:type="dxa"/>
          </w:tcPr>
          <w:p w:rsidR="000B3E4E" w:rsidRDefault="000B3E4E" w:rsidP="00472DA1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472DA1">
            <w:pPr>
              <w:ind w:left="-108" w:right="-108"/>
              <w:jc w:val="both"/>
            </w:pPr>
            <w:r>
              <w:t xml:space="preserve">   1/6</w:t>
            </w:r>
          </w:p>
          <w:p w:rsidR="000B3E4E" w:rsidRDefault="000B3E4E" w:rsidP="00D02767">
            <w:pPr>
              <w:jc w:val="both"/>
            </w:pPr>
            <w:r>
              <w:t>Индивидуальная</w:t>
            </w:r>
          </w:p>
        </w:tc>
        <w:tc>
          <w:tcPr>
            <w:tcW w:w="900" w:type="dxa"/>
          </w:tcPr>
          <w:p w:rsidR="000B3E4E" w:rsidRDefault="000B3E4E" w:rsidP="00D02767">
            <w:pPr>
              <w:jc w:val="both"/>
            </w:pPr>
            <w:r>
              <w:t>420000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1900</w:t>
            </w:r>
          </w:p>
        </w:tc>
        <w:tc>
          <w:tcPr>
            <w:tcW w:w="1000" w:type="dxa"/>
          </w:tcPr>
          <w:p w:rsidR="000B3E4E" w:rsidRDefault="000B3E4E" w:rsidP="00D02767">
            <w:pPr>
              <w:jc w:val="both"/>
            </w:pPr>
            <w:r>
              <w:t>Россия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  <w:r>
              <w:t>1. Квартира</w:t>
            </w: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  <w:r>
              <w:t>68,8</w:t>
            </w: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  <w:r>
              <w:t>Россия</w:t>
            </w:r>
          </w:p>
          <w:p w:rsidR="000B3E4E" w:rsidRDefault="000B3E4E" w:rsidP="00F40402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ВАЗ-210740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163506,08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Дидковская Елена Васильевна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 xml:space="preserve">Депутат </w:t>
            </w:r>
          </w:p>
        </w:tc>
        <w:tc>
          <w:tcPr>
            <w:tcW w:w="1500" w:type="dxa"/>
          </w:tcPr>
          <w:p w:rsidR="000B3E4E" w:rsidRDefault="000B3E4E" w:rsidP="00A951CC">
            <w:r>
              <w:t>1.Зем.участок</w:t>
            </w:r>
          </w:p>
          <w:p w:rsidR="000B3E4E" w:rsidRDefault="000B3E4E" w:rsidP="00A951CC">
            <w:pPr>
              <w:jc w:val="both"/>
            </w:pPr>
          </w:p>
          <w:p w:rsidR="000B3E4E" w:rsidRDefault="000B3E4E" w:rsidP="00A951CC">
            <w:pPr>
              <w:jc w:val="both"/>
            </w:pPr>
            <w:r>
              <w:t>2. Зем.участок</w:t>
            </w:r>
          </w:p>
          <w:p w:rsidR="000B3E4E" w:rsidRDefault="000B3E4E" w:rsidP="00A951CC">
            <w:pPr>
              <w:jc w:val="both"/>
            </w:pPr>
          </w:p>
          <w:p w:rsidR="000B3E4E" w:rsidRDefault="000B3E4E" w:rsidP="00A951CC">
            <w:pPr>
              <w:jc w:val="both"/>
            </w:pPr>
            <w:r>
              <w:t>3. Квартира</w:t>
            </w:r>
          </w:p>
          <w:p w:rsidR="000B3E4E" w:rsidRDefault="000B3E4E" w:rsidP="00A951CC">
            <w:pPr>
              <w:jc w:val="both"/>
            </w:pPr>
          </w:p>
          <w:p w:rsidR="000B3E4E" w:rsidRDefault="000B3E4E" w:rsidP="00A951CC">
            <w:pPr>
              <w:jc w:val="both"/>
            </w:pPr>
          </w:p>
          <w:p w:rsidR="000B3E4E" w:rsidRDefault="000B3E4E" w:rsidP="00A951CC">
            <w:pPr>
              <w:jc w:val="both"/>
            </w:pPr>
            <w:r>
              <w:t>4. Квартира</w:t>
            </w: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1/2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jc w:val="both"/>
            </w:pPr>
            <w:r>
              <w:t xml:space="preserve">   1/3</w:t>
            </w:r>
          </w:p>
          <w:p w:rsidR="000B3E4E" w:rsidRDefault="000B3E4E" w:rsidP="00A951CC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A951CC">
            <w:pPr>
              <w:ind w:left="-108" w:right="-108"/>
              <w:jc w:val="both"/>
            </w:pPr>
            <w:r>
              <w:t xml:space="preserve">   1/2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A951CC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A951CC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D02767">
            <w:pPr>
              <w:jc w:val="both"/>
            </w:pPr>
            <w:r>
              <w:t>1511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1876</w:t>
            </w:r>
          </w:p>
          <w:p w:rsidR="000B3E4E" w:rsidRDefault="000B3E4E" w:rsidP="00D02767">
            <w:pPr>
              <w:jc w:val="both"/>
            </w:pPr>
            <w:r>
              <w:t>69,3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55,9</w:t>
            </w:r>
          </w:p>
        </w:tc>
        <w:tc>
          <w:tcPr>
            <w:tcW w:w="1000" w:type="dxa"/>
          </w:tcPr>
          <w:p w:rsidR="000B3E4E" w:rsidRDefault="000B3E4E" w:rsidP="00D02767">
            <w:pPr>
              <w:jc w:val="both"/>
            </w:pPr>
            <w:r>
              <w:t>Россия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 xml:space="preserve">Россия </w:t>
            </w:r>
          </w:p>
          <w:p w:rsidR="000B3E4E" w:rsidRDefault="000B3E4E" w:rsidP="00D02767">
            <w:pPr>
              <w:jc w:val="both"/>
            </w:pPr>
            <w:r>
              <w:t>Россия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522E18">
            <w:r>
              <w:t>1.Зем.участок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  <w:r>
              <w:t>1511</w:t>
            </w:r>
          </w:p>
          <w:p w:rsidR="000B3E4E" w:rsidRDefault="000B3E4E" w:rsidP="007A405D">
            <w:pPr>
              <w:jc w:val="both"/>
            </w:pPr>
          </w:p>
          <w:p w:rsidR="000B3E4E" w:rsidRDefault="000B3E4E" w:rsidP="007A405D">
            <w:pPr>
              <w:jc w:val="both"/>
            </w:pPr>
            <w:r>
              <w:t>69,3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A951C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373481,09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rPr>
          <w:trHeight w:val="1250"/>
        </w:trPr>
        <w:tc>
          <w:tcPr>
            <w:tcW w:w="425" w:type="dxa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Несовершеннолетняя дочь</w:t>
            </w:r>
          </w:p>
        </w:tc>
        <w:tc>
          <w:tcPr>
            <w:tcW w:w="1300" w:type="dxa"/>
          </w:tcPr>
          <w:p w:rsidR="000B3E4E" w:rsidRDefault="000B3E4E" w:rsidP="001D0B61">
            <w:r>
              <w:t xml:space="preserve">Учащаяся </w:t>
            </w:r>
          </w:p>
        </w:tc>
        <w:tc>
          <w:tcPr>
            <w:tcW w:w="1500" w:type="dxa"/>
          </w:tcPr>
          <w:p w:rsidR="000B3E4E" w:rsidRDefault="000B3E4E" w:rsidP="00522E18">
            <w:r>
              <w:t>1.Зем.участок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A951CC">
            <w:pPr>
              <w:ind w:left="-108" w:right="-108"/>
              <w:jc w:val="both"/>
            </w:pPr>
            <w:r>
              <w:t xml:space="preserve">   1/2</w:t>
            </w: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1876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55,9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r>
              <w:t>1.Зем.участок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1511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69,3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522E18">
            <w:pPr>
              <w:ind w:right="-108"/>
            </w:pPr>
            <w:r>
              <w:t>Несовершеннолетняя дочь</w:t>
            </w:r>
          </w:p>
        </w:tc>
        <w:tc>
          <w:tcPr>
            <w:tcW w:w="1300" w:type="dxa"/>
          </w:tcPr>
          <w:p w:rsidR="000B3E4E" w:rsidRDefault="000B3E4E" w:rsidP="00522E18">
            <w:r>
              <w:t xml:space="preserve">Учащаяся </w:t>
            </w:r>
          </w:p>
        </w:tc>
        <w:tc>
          <w:tcPr>
            <w:tcW w:w="1500" w:type="dxa"/>
          </w:tcPr>
          <w:p w:rsidR="000B3E4E" w:rsidRDefault="000B3E4E" w:rsidP="00522E18">
            <w:r>
              <w:t>1.Зем.участок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1/2</w:t>
            </w: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1876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55,9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r>
              <w:t>1.Зем.участок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1511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69,3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 xml:space="preserve">Россия 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522E18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Козякова Вера Александровна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261D13">
            <w:pPr>
              <w:jc w:val="both"/>
            </w:pPr>
            <w:r>
              <w:t>1. Зем.участок</w:t>
            </w:r>
          </w:p>
          <w:p w:rsidR="000B3E4E" w:rsidRDefault="000B3E4E" w:rsidP="00261D13">
            <w:pPr>
              <w:jc w:val="both"/>
            </w:pPr>
          </w:p>
          <w:p w:rsidR="000B3E4E" w:rsidRDefault="000B3E4E" w:rsidP="00261D13">
            <w:pPr>
              <w:jc w:val="both"/>
            </w:pPr>
            <w:r>
              <w:t>2. Квартира</w:t>
            </w:r>
          </w:p>
        </w:tc>
        <w:tc>
          <w:tcPr>
            <w:tcW w:w="1600" w:type="dxa"/>
          </w:tcPr>
          <w:p w:rsidR="000B3E4E" w:rsidRDefault="000B3E4E" w:rsidP="00617AFB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617AFB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617AFB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617AFB">
            <w:pPr>
              <w:ind w:left="-108" w:right="-108"/>
              <w:jc w:val="both"/>
            </w:pPr>
            <w:r>
              <w:t xml:space="preserve">   1/3</w:t>
            </w:r>
          </w:p>
        </w:tc>
        <w:tc>
          <w:tcPr>
            <w:tcW w:w="900" w:type="dxa"/>
          </w:tcPr>
          <w:p w:rsidR="000B3E4E" w:rsidRDefault="000B3E4E" w:rsidP="00D02767">
            <w:pPr>
              <w:jc w:val="both"/>
            </w:pPr>
            <w:r>
              <w:t>3000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63,4</w:t>
            </w:r>
          </w:p>
        </w:tc>
        <w:tc>
          <w:tcPr>
            <w:tcW w:w="1000" w:type="dxa"/>
          </w:tcPr>
          <w:p w:rsidR="000B3E4E" w:rsidRDefault="000B3E4E" w:rsidP="00D02767">
            <w:pPr>
              <w:jc w:val="both"/>
            </w:pPr>
            <w:r>
              <w:t>Россия</w:t>
            </w:r>
          </w:p>
          <w:p w:rsidR="000B3E4E" w:rsidRDefault="000B3E4E" w:rsidP="00D02767">
            <w:pPr>
              <w:jc w:val="both"/>
            </w:pPr>
          </w:p>
          <w:p w:rsidR="000B3E4E" w:rsidRDefault="000B3E4E" w:rsidP="00D02767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152665,11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Несовершеннолетний сын</w:t>
            </w:r>
          </w:p>
        </w:tc>
        <w:tc>
          <w:tcPr>
            <w:tcW w:w="1300" w:type="dxa"/>
          </w:tcPr>
          <w:p w:rsidR="000B3E4E" w:rsidRDefault="000B3E4E" w:rsidP="001D0B61">
            <w:r>
              <w:t>Учащийся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3000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63,4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522E18">
            <w:pPr>
              <w:ind w:right="-108"/>
            </w:pPr>
            <w:r>
              <w:t>Несовершеннолетняя  дочь</w:t>
            </w:r>
          </w:p>
        </w:tc>
        <w:tc>
          <w:tcPr>
            <w:tcW w:w="1300" w:type="dxa"/>
          </w:tcPr>
          <w:p w:rsidR="000B3E4E" w:rsidRDefault="000B3E4E" w:rsidP="00522E18">
            <w:r>
              <w:t>Дошкольник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1/3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3000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63,4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522E18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Pr="00ED1AEB" w:rsidRDefault="000B3E4E" w:rsidP="0062060A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Крестелева Елена Ивановна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 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Зем. 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3. Квартира</w:t>
            </w:r>
          </w:p>
          <w:p w:rsidR="000B3E4E" w:rsidRDefault="000B3E4E" w:rsidP="00522E18">
            <w:pPr>
              <w:jc w:val="both"/>
            </w:pPr>
            <w:r>
              <w:t xml:space="preserve">4. Квартира 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522E18">
            <w:pPr>
              <w:ind w:left="-108" w:right="-108"/>
              <w:jc w:val="both"/>
            </w:pPr>
          </w:p>
          <w:p w:rsidR="000B3E4E" w:rsidRDefault="000B3E4E" w:rsidP="00522E18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½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Индивидуальная 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3743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140000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37,4</w:t>
            </w:r>
          </w:p>
          <w:p w:rsidR="000B3E4E" w:rsidRDefault="000B3E4E" w:rsidP="00522E18">
            <w:pPr>
              <w:jc w:val="both"/>
            </w:pPr>
            <w:r>
              <w:t>36,5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623209,01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муж</w:t>
            </w:r>
          </w:p>
        </w:tc>
        <w:tc>
          <w:tcPr>
            <w:tcW w:w="1300" w:type="dxa"/>
          </w:tcPr>
          <w:p w:rsidR="000B3E4E" w:rsidRDefault="000B3E4E" w:rsidP="001D0B61">
            <w:r>
              <w:t xml:space="preserve">Домохозяин 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 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Зем. 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3. Зем.участок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 xml:space="preserve">4.Зем. участок 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5. Жилой дом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6. Жилой дом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7. Жилой дом</w:t>
            </w: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  <w:r>
              <w:t>Обще-долевая 1/2</w:t>
            </w:r>
          </w:p>
          <w:p w:rsidR="000B3E4E" w:rsidRDefault="000B3E4E" w:rsidP="00F34D9A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1/4</w:t>
            </w:r>
          </w:p>
          <w:p w:rsidR="000B3E4E" w:rsidRDefault="000B3E4E" w:rsidP="007A405D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7A405D">
            <w:pPr>
              <w:ind w:left="-108" w:right="-108"/>
              <w:jc w:val="both"/>
            </w:pPr>
            <w:r>
              <w:t xml:space="preserve">   1/6</w:t>
            </w:r>
          </w:p>
          <w:p w:rsidR="000B3E4E" w:rsidRDefault="000B3E4E" w:rsidP="00F34D9A">
            <w:pPr>
              <w:ind w:left="-108" w:right="-108"/>
              <w:jc w:val="both"/>
            </w:pPr>
          </w:p>
          <w:p w:rsidR="000B3E4E" w:rsidRDefault="000B3E4E" w:rsidP="007A405D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7A405D">
            <w:pPr>
              <w:ind w:left="-108" w:right="-108"/>
              <w:jc w:val="both"/>
            </w:pPr>
            <w:r>
              <w:t xml:space="preserve">   1/12</w:t>
            </w:r>
          </w:p>
          <w:p w:rsidR="000B3E4E" w:rsidRDefault="000B3E4E" w:rsidP="007A405D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7A405D">
            <w:pPr>
              <w:ind w:left="-108" w:right="-108"/>
              <w:jc w:val="both"/>
            </w:pPr>
            <w:r>
              <w:t xml:space="preserve">   1/4</w:t>
            </w:r>
          </w:p>
          <w:p w:rsidR="000B3E4E" w:rsidRDefault="000B3E4E" w:rsidP="007A405D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7A405D">
            <w:pPr>
              <w:ind w:left="-108" w:right="-108"/>
              <w:jc w:val="both"/>
            </w:pPr>
            <w:r>
              <w:t xml:space="preserve">   1/6</w:t>
            </w:r>
          </w:p>
          <w:p w:rsidR="000B3E4E" w:rsidRDefault="000B3E4E" w:rsidP="007A405D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7A405D">
            <w:pPr>
              <w:ind w:left="-108" w:right="-108"/>
              <w:jc w:val="both"/>
            </w:pPr>
            <w:r>
              <w:t xml:space="preserve">   1/12</w:t>
            </w:r>
          </w:p>
          <w:p w:rsidR="000B3E4E" w:rsidRDefault="000B3E4E" w:rsidP="00F34D9A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140000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4592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4592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4592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51,7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51,7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51,7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 участок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2. Квартира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  <w:r>
              <w:t xml:space="preserve"> 3743</w:t>
            </w:r>
          </w:p>
          <w:p w:rsidR="000B3E4E" w:rsidRDefault="000B3E4E" w:rsidP="007A405D">
            <w:pPr>
              <w:jc w:val="both"/>
            </w:pPr>
          </w:p>
          <w:p w:rsidR="000B3E4E" w:rsidRDefault="000B3E4E" w:rsidP="007A405D">
            <w:pPr>
              <w:jc w:val="both"/>
            </w:pPr>
          </w:p>
          <w:p w:rsidR="000B3E4E" w:rsidRDefault="000B3E4E" w:rsidP="007A405D">
            <w:pPr>
              <w:jc w:val="both"/>
            </w:pPr>
            <w:r>
              <w:t>37,4</w:t>
            </w:r>
          </w:p>
          <w:p w:rsidR="000B3E4E" w:rsidRDefault="000B3E4E" w:rsidP="007A405D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  <w:p w:rsidR="000B3E4E" w:rsidRDefault="000B3E4E" w:rsidP="007A405D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Трактор ЮМЗ-6</w:t>
            </w:r>
          </w:p>
          <w:p w:rsidR="000B3E4E" w:rsidRDefault="000B3E4E" w:rsidP="00F40402">
            <w:pPr>
              <w:jc w:val="both"/>
            </w:pPr>
          </w:p>
          <w:p w:rsidR="000B3E4E" w:rsidRDefault="000B3E4E" w:rsidP="00F40402">
            <w:pPr>
              <w:jc w:val="both"/>
            </w:pPr>
            <w:r>
              <w:t>ГАЗ 3110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121000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Крючкова Татьяна Николаевна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Квартира</w:t>
            </w:r>
          </w:p>
          <w:p w:rsidR="000B3E4E" w:rsidRDefault="000B3E4E" w:rsidP="00522E18">
            <w:pPr>
              <w:jc w:val="both"/>
            </w:pPr>
            <w:r>
              <w:t>2. Жилой дом</w:t>
            </w:r>
          </w:p>
          <w:p w:rsidR="000B3E4E" w:rsidRDefault="000B3E4E" w:rsidP="00522E18">
            <w:pPr>
              <w:jc w:val="both"/>
            </w:pPr>
            <w:r>
              <w:t>3. Зем. участок</w:t>
            </w:r>
          </w:p>
          <w:p w:rsidR="000B3E4E" w:rsidRDefault="000B3E4E" w:rsidP="00522E18">
            <w:pPr>
              <w:jc w:val="both"/>
            </w:pPr>
            <w:r>
              <w:t>4. Зем.участок</w:t>
            </w: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  <w:r>
              <w:t>90,0</w:t>
            </w:r>
          </w:p>
          <w:p w:rsidR="000B3E4E" w:rsidRDefault="000B3E4E" w:rsidP="007A405D">
            <w:pPr>
              <w:jc w:val="both"/>
            </w:pPr>
            <w:r>
              <w:t>62,0</w:t>
            </w:r>
          </w:p>
          <w:p w:rsidR="000B3E4E" w:rsidRDefault="000B3E4E" w:rsidP="007A405D">
            <w:pPr>
              <w:jc w:val="both"/>
            </w:pPr>
            <w:r>
              <w:t>4900</w:t>
            </w:r>
          </w:p>
          <w:p w:rsidR="000B3E4E" w:rsidRDefault="000B3E4E" w:rsidP="007A405D">
            <w:pPr>
              <w:jc w:val="both"/>
            </w:pPr>
            <w:r>
              <w:t>1000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88818,88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Муж</w:t>
            </w:r>
          </w:p>
        </w:tc>
        <w:tc>
          <w:tcPr>
            <w:tcW w:w="1300" w:type="dxa"/>
          </w:tcPr>
          <w:p w:rsidR="000B3E4E" w:rsidRDefault="000B3E4E" w:rsidP="001D0B61">
            <w:r>
              <w:t>монтажник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Квартира</w:t>
            </w:r>
          </w:p>
          <w:p w:rsidR="000B3E4E" w:rsidRDefault="000B3E4E" w:rsidP="00522E18">
            <w:pPr>
              <w:jc w:val="both"/>
            </w:pPr>
            <w:r>
              <w:t>2. Жилой дом</w:t>
            </w:r>
          </w:p>
          <w:p w:rsidR="000B3E4E" w:rsidRDefault="000B3E4E" w:rsidP="00522E18">
            <w:pPr>
              <w:jc w:val="both"/>
            </w:pPr>
            <w:r>
              <w:t>3. Зем. участок</w:t>
            </w:r>
          </w:p>
          <w:p w:rsidR="000B3E4E" w:rsidRDefault="000B3E4E" w:rsidP="00522E18">
            <w:pPr>
              <w:jc w:val="both"/>
            </w:pPr>
            <w:r>
              <w:t>4. Зем.участок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90,0</w:t>
            </w:r>
          </w:p>
          <w:p w:rsidR="000B3E4E" w:rsidRDefault="000B3E4E" w:rsidP="00522E18">
            <w:pPr>
              <w:jc w:val="both"/>
            </w:pPr>
            <w:r>
              <w:t>62,0</w:t>
            </w:r>
          </w:p>
          <w:p w:rsidR="000B3E4E" w:rsidRDefault="000B3E4E" w:rsidP="00522E18">
            <w:pPr>
              <w:jc w:val="both"/>
            </w:pPr>
            <w:r>
              <w:t>4900</w:t>
            </w:r>
          </w:p>
          <w:p w:rsidR="000B3E4E" w:rsidRDefault="000B3E4E" w:rsidP="00522E18">
            <w:pPr>
              <w:jc w:val="both"/>
            </w:pPr>
            <w:r>
              <w:t>1000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121157,24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Несовершеннолетняя дочь</w:t>
            </w:r>
          </w:p>
        </w:tc>
        <w:tc>
          <w:tcPr>
            <w:tcW w:w="1300" w:type="dxa"/>
          </w:tcPr>
          <w:p w:rsidR="000B3E4E" w:rsidRDefault="000B3E4E" w:rsidP="001D0B61">
            <w:r>
              <w:t>учащаяся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522E18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Квартира</w:t>
            </w:r>
          </w:p>
          <w:p w:rsidR="000B3E4E" w:rsidRDefault="000B3E4E" w:rsidP="00522E18">
            <w:pPr>
              <w:jc w:val="both"/>
            </w:pPr>
            <w:r>
              <w:t>2. Жилой дом</w:t>
            </w:r>
          </w:p>
          <w:p w:rsidR="000B3E4E" w:rsidRDefault="000B3E4E" w:rsidP="00522E18">
            <w:pPr>
              <w:jc w:val="both"/>
            </w:pPr>
            <w:r>
              <w:t>3. Зем. участок</w:t>
            </w:r>
          </w:p>
          <w:p w:rsidR="000B3E4E" w:rsidRDefault="000B3E4E" w:rsidP="00522E18">
            <w:pPr>
              <w:jc w:val="both"/>
            </w:pPr>
            <w:r>
              <w:t>4. Зем.участок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90,0</w:t>
            </w:r>
          </w:p>
          <w:p w:rsidR="000B3E4E" w:rsidRDefault="000B3E4E" w:rsidP="00522E18">
            <w:pPr>
              <w:jc w:val="both"/>
            </w:pPr>
            <w:r>
              <w:t>62,0</w:t>
            </w:r>
          </w:p>
          <w:p w:rsidR="000B3E4E" w:rsidRDefault="000B3E4E" w:rsidP="00522E18">
            <w:pPr>
              <w:jc w:val="both"/>
            </w:pPr>
            <w:r>
              <w:t>4900</w:t>
            </w:r>
          </w:p>
          <w:p w:rsidR="000B3E4E" w:rsidRDefault="000B3E4E" w:rsidP="00522E18">
            <w:pPr>
              <w:jc w:val="both"/>
            </w:pPr>
            <w:r>
              <w:t>1000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  <w:r>
              <w:t>7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Макух Сергей Александрович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E64658">
            <w:pPr>
              <w:jc w:val="both"/>
            </w:pPr>
            <w:r>
              <w:t>1.Зем. участок</w:t>
            </w:r>
          </w:p>
          <w:p w:rsidR="000B3E4E" w:rsidRDefault="000B3E4E" w:rsidP="00E64658">
            <w:pPr>
              <w:jc w:val="both"/>
            </w:pPr>
          </w:p>
          <w:p w:rsidR="000B3E4E" w:rsidRDefault="000B3E4E" w:rsidP="00E64658">
            <w:pPr>
              <w:jc w:val="both"/>
            </w:pPr>
            <w:r>
              <w:t>2. Квартира</w:t>
            </w:r>
          </w:p>
        </w:tc>
        <w:tc>
          <w:tcPr>
            <w:tcW w:w="1600" w:type="dxa"/>
          </w:tcPr>
          <w:p w:rsidR="000B3E4E" w:rsidRDefault="000B3E4E" w:rsidP="00E64658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E64658">
            <w:pPr>
              <w:ind w:left="-108" w:right="-108"/>
              <w:jc w:val="both"/>
            </w:pPr>
            <w:r>
              <w:t xml:space="preserve">   1/13</w:t>
            </w:r>
          </w:p>
          <w:p w:rsidR="000B3E4E" w:rsidRDefault="000B3E4E" w:rsidP="00E64658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E64658">
            <w:pPr>
              <w:ind w:left="-108" w:right="-108"/>
              <w:jc w:val="both"/>
            </w:pPr>
            <w:r>
              <w:t xml:space="preserve">   1/5</w:t>
            </w:r>
          </w:p>
          <w:p w:rsidR="000B3E4E" w:rsidRDefault="000B3E4E" w:rsidP="00522E18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153000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72,6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Зем.участок</w:t>
            </w:r>
          </w:p>
          <w:p w:rsidR="000B3E4E" w:rsidRDefault="000B3E4E" w:rsidP="00522E18">
            <w:pPr>
              <w:jc w:val="both"/>
            </w:pPr>
            <w:r>
              <w:t>2.Квартира</w:t>
            </w: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  <w:r>
              <w:t>1400</w:t>
            </w:r>
          </w:p>
          <w:p w:rsidR="000B3E4E" w:rsidRDefault="000B3E4E" w:rsidP="007A405D">
            <w:pPr>
              <w:jc w:val="both"/>
            </w:pPr>
            <w:r>
              <w:t>72,6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 xml:space="preserve">Россия 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ВАЗ 21099</w:t>
            </w:r>
          </w:p>
          <w:p w:rsidR="000B3E4E" w:rsidRDefault="000B3E4E" w:rsidP="00F40402">
            <w:pPr>
              <w:jc w:val="both"/>
            </w:pPr>
            <w:r>
              <w:t>Трактор МТЗ-80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201985,47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Жена</w:t>
            </w:r>
          </w:p>
        </w:tc>
        <w:tc>
          <w:tcPr>
            <w:tcW w:w="1300" w:type="dxa"/>
          </w:tcPr>
          <w:p w:rsidR="000B3E4E" w:rsidRDefault="000B3E4E" w:rsidP="001D0B61">
            <w:r>
              <w:t>Социальный работник</w:t>
            </w: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Квартира</w:t>
            </w:r>
          </w:p>
        </w:tc>
        <w:tc>
          <w:tcPr>
            <w:tcW w:w="1600" w:type="dxa"/>
          </w:tcPr>
          <w:p w:rsidR="000B3E4E" w:rsidRDefault="000B3E4E" w:rsidP="00522E18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522E18">
            <w:pPr>
              <w:ind w:left="-108" w:right="-108"/>
              <w:jc w:val="both"/>
            </w:pPr>
            <w:r>
              <w:t xml:space="preserve">   1/5</w:t>
            </w:r>
          </w:p>
          <w:p w:rsidR="000B3E4E" w:rsidRDefault="000B3E4E" w:rsidP="00522E18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72,6</w:t>
            </w:r>
          </w:p>
        </w:tc>
        <w:tc>
          <w:tcPr>
            <w:tcW w:w="10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</w:p>
          <w:p w:rsidR="000B3E4E" w:rsidRDefault="000B3E4E" w:rsidP="00522E18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  <w:r>
              <w:t>1. Зем.участок</w:t>
            </w:r>
          </w:p>
          <w:p w:rsidR="000B3E4E" w:rsidRDefault="000B3E4E" w:rsidP="00522E18">
            <w:pPr>
              <w:jc w:val="both"/>
            </w:pPr>
            <w:r>
              <w:t>2.Квартира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1400</w:t>
            </w:r>
          </w:p>
          <w:p w:rsidR="000B3E4E" w:rsidRDefault="000B3E4E" w:rsidP="00522E18">
            <w:pPr>
              <w:jc w:val="both"/>
            </w:pPr>
            <w:r>
              <w:t>72,6</w:t>
            </w: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  <w:r>
              <w:t>Россия</w:t>
            </w:r>
          </w:p>
          <w:p w:rsidR="000B3E4E" w:rsidRDefault="000B3E4E" w:rsidP="00522E18">
            <w:pPr>
              <w:jc w:val="both"/>
            </w:pPr>
            <w:r>
              <w:t xml:space="preserve">Россия 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216000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 xml:space="preserve">Несовершеннолетняя дочь </w:t>
            </w:r>
          </w:p>
        </w:tc>
        <w:tc>
          <w:tcPr>
            <w:tcW w:w="1300" w:type="dxa"/>
          </w:tcPr>
          <w:p w:rsidR="000B3E4E" w:rsidRDefault="000B3E4E" w:rsidP="001D0B61">
            <w:r>
              <w:t>Учащаяся</w:t>
            </w:r>
          </w:p>
        </w:tc>
        <w:tc>
          <w:tcPr>
            <w:tcW w:w="1500" w:type="dxa"/>
          </w:tcPr>
          <w:p w:rsidR="000B3E4E" w:rsidRDefault="000B3E4E" w:rsidP="00A3039C">
            <w:pPr>
              <w:jc w:val="both"/>
            </w:pPr>
            <w:r>
              <w:t>1. Квартира</w:t>
            </w:r>
          </w:p>
        </w:tc>
        <w:tc>
          <w:tcPr>
            <w:tcW w:w="1600" w:type="dxa"/>
          </w:tcPr>
          <w:p w:rsidR="000B3E4E" w:rsidRDefault="000B3E4E" w:rsidP="00A3039C">
            <w:pPr>
              <w:ind w:right="-108"/>
              <w:jc w:val="both"/>
            </w:pPr>
            <w:r>
              <w:t>Обще-долевая</w:t>
            </w:r>
          </w:p>
          <w:p w:rsidR="000B3E4E" w:rsidRDefault="000B3E4E" w:rsidP="00A3039C">
            <w:pPr>
              <w:ind w:left="-108" w:right="-108"/>
              <w:jc w:val="both"/>
            </w:pPr>
            <w:r>
              <w:t xml:space="preserve">   1/5</w:t>
            </w:r>
          </w:p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72,6</w:t>
            </w: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A3039C">
            <w:pPr>
              <w:jc w:val="both"/>
            </w:pPr>
            <w:r>
              <w:t>1. Зем.участок</w:t>
            </w:r>
          </w:p>
          <w:p w:rsidR="000B3E4E" w:rsidRDefault="000B3E4E" w:rsidP="00A3039C">
            <w:pPr>
              <w:jc w:val="both"/>
            </w:pPr>
            <w:r>
              <w:t>2.Квартира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1400</w:t>
            </w:r>
          </w:p>
          <w:p w:rsidR="000B3E4E" w:rsidRDefault="000B3E4E" w:rsidP="00A3039C">
            <w:pPr>
              <w:jc w:val="both"/>
            </w:pPr>
            <w:r>
              <w:t>72,6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 xml:space="preserve">Россия 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  <w:r>
              <w:t>8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Пашков Григорий Федорович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A3039C">
            <w:r>
              <w:t>1.Зем.участок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2. 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3. Квартира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A3039C">
            <w:pPr>
              <w:ind w:left="-108" w:right="-108"/>
              <w:jc w:val="both"/>
            </w:pPr>
            <w:r>
              <w:t>Общая совместная</w:t>
            </w:r>
          </w:p>
          <w:p w:rsidR="000B3E4E" w:rsidRDefault="000B3E4E" w:rsidP="00A3039C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A3039C">
            <w:pPr>
              <w:jc w:val="both"/>
            </w:pPr>
            <w:r>
              <w:t xml:space="preserve">   1/6</w:t>
            </w:r>
          </w:p>
          <w:p w:rsidR="000B3E4E" w:rsidRDefault="000B3E4E" w:rsidP="00A3039C">
            <w:pPr>
              <w:ind w:left="-108" w:right="-108"/>
              <w:jc w:val="both"/>
            </w:pPr>
            <w:r>
              <w:t>Общая совместная</w:t>
            </w:r>
          </w:p>
          <w:p w:rsidR="000B3E4E" w:rsidRDefault="000B3E4E" w:rsidP="00527AB7">
            <w:pPr>
              <w:ind w:right="-108"/>
              <w:jc w:val="both"/>
            </w:pPr>
          </w:p>
          <w:p w:rsidR="000B3E4E" w:rsidRDefault="000B3E4E" w:rsidP="00527AB7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2196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420000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70,3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Трактор Т-16МГ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198192,00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Жена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Пенсионер</w:t>
            </w:r>
          </w:p>
        </w:tc>
        <w:tc>
          <w:tcPr>
            <w:tcW w:w="1500" w:type="dxa"/>
          </w:tcPr>
          <w:p w:rsidR="000B3E4E" w:rsidRDefault="000B3E4E" w:rsidP="00A3039C">
            <w:r>
              <w:t>1.Зем.участок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2. 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3. Квартира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A3039C">
            <w:pPr>
              <w:ind w:left="-108" w:right="-108"/>
              <w:jc w:val="both"/>
            </w:pPr>
            <w:r>
              <w:t>Общая совместная</w:t>
            </w:r>
          </w:p>
          <w:p w:rsidR="000B3E4E" w:rsidRDefault="000B3E4E" w:rsidP="00A3039C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A3039C">
            <w:pPr>
              <w:jc w:val="both"/>
            </w:pPr>
            <w:r>
              <w:t xml:space="preserve">   3/6</w:t>
            </w:r>
          </w:p>
          <w:p w:rsidR="000B3E4E" w:rsidRDefault="000B3E4E" w:rsidP="00A3039C">
            <w:pPr>
              <w:ind w:left="-108" w:right="-108"/>
              <w:jc w:val="both"/>
            </w:pPr>
            <w:r>
              <w:t>Общая совместная</w:t>
            </w:r>
          </w:p>
          <w:p w:rsidR="000B3E4E" w:rsidRDefault="000B3E4E" w:rsidP="00A3039C">
            <w:pPr>
              <w:ind w:right="-108"/>
              <w:jc w:val="both"/>
            </w:pPr>
          </w:p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2196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420000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70,3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169475,25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  <w:r>
              <w:t>9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Таболина Светлана Васильевна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Депутат</w:t>
            </w:r>
          </w:p>
        </w:tc>
        <w:tc>
          <w:tcPr>
            <w:tcW w:w="1500" w:type="dxa"/>
          </w:tcPr>
          <w:p w:rsidR="000B3E4E" w:rsidRDefault="000B3E4E" w:rsidP="00A3039C"/>
        </w:tc>
        <w:tc>
          <w:tcPr>
            <w:tcW w:w="1600" w:type="dxa"/>
          </w:tcPr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A3039C">
            <w:pPr>
              <w:jc w:val="both"/>
            </w:pPr>
            <w:r>
              <w:t>1. Зем.участок</w:t>
            </w:r>
          </w:p>
          <w:p w:rsidR="000B3E4E" w:rsidRDefault="000B3E4E" w:rsidP="00A3039C">
            <w:pPr>
              <w:jc w:val="both"/>
            </w:pPr>
            <w:r>
              <w:t>2.Жилой дом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6963</w:t>
            </w:r>
          </w:p>
          <w:p w:rsidR="000B3E4E" w:rsidRDefault="000B3E4E" w:rsidP="00A3039C">
            <w:pPr>
              <w:jc w:val="both"/>
            </w:pPr>
            <w:r>
              <w:t>119,7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 xml:space="preserve">Россия 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187816,75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Муж</w:t>
            </w:r>
          </w:p>
        </w:tc>
        <w:tc>
          <w:tcPr>
            <w:tcW w:w="1300" w:type="dxa"/>
          </w:tcPr>
          <w:p w:rsidR="000B3E4E" w:rsidRDefault="000B3E4E" w:rsidP="001D0B61">
            <w:r>
              <w:t>сваебойщик</w:t>
            </w:r>
          </w:p>
        </w:tc>
        <w:tc>
          <w:tcPr>
            <w:tcW w:w="1500" w:type="dxa"/>
          </w:tcPr>
          <w:p w:rsidR="000B3E4E" w:rsidRDefault="000B3E4E" w:rsidP="00A3039C">
            <w:r>
              <w:t>1.Зем.участок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2. Зем.участок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3. Жилой дом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600" w:type="dxa"/>
          </w:tcPr>
          <w:p w:rsidR="000B3E4E" w:rsidRDefault="000B3E4E" w:rsidP="00A3039C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A3039C">
            <w:pPr>
              <w:ind w:left="-108" w:right="-108"/>
              <w:jc w:val="both"/>
            </w:pPr>
          </w:p>
          <w:p w:rsidR="000B3E4E" w:rsidRDefault="000B3E4E" w:rsidP="008E6F94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A3039C">
            <w:pPr>
              <w:ind w:right="-108"/>
              <w:jc w:val="both"/>
            </w:pPr>
          </w:p>
          <w:p w:rsidR="000B3E4E" w:rsidRDefault="000B3E4E" w:rsidP="008E6F94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6963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70000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119,7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7A405D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522E18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ВАЗ Лада Приора 217130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731498,27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Несовершеннолетняя дочь</w:t>
            </w:r>
          </w:p>
        </w:tc>
        <w:tc>
          <w:tcPr>
            <w:tcW w:w="1300" w:type="dxa"/>
          </w:tcPr>
          <w:p w:rsidR="000B3E4E" w:rsidRDefault="000B3E4E" w:rsidP="001D0B61">
            <w:r>
              <w:t>учащаяся</w:t>
            </w:r>
          </w:p>
        </w:tc>
        <w:tc>
          <w:tcPr>
            <w:tcW w:w="1500" w:type="dxa"/>
          </w:tcPr>
          <w:p w:rsidR="000B3E4E" w:rsidRDefault="000B3E4E" w:rsidP="00A3039C"/>
        </w:tc>
        <w:tc>
          <w:tcPr>
            <w:tcW w:w="1600" w:type="dxa"/>
          </w:tcPr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1500" w:type="dxa"/>
          </w:tcPr>
          <w:p w:rsidR="000B3E4E" w:rsidRDefault="000B3E4E" w:rsidP="00A3039C">
            <w:pPr>
              <w:jc w:val="both"/>
            </w:pPr>
            <w:r>
              <w:t>1. Зем.участок</w:t>
            </w:r>
          </w:p>
          <w:p w:rsidR="000B3E4E" w:rsidRDefault="000B3E4E" w:rsidP="00A3039C">
            <w:pPr>
              <w:jc w:val="both"/>
            </w:pPr>
            <w:r>
              <w:t>2.Жилой дом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6963</w:t>
            </w:r>
          </w:p>
          <w:p w:rsidR="000B3E4E" w:rsidRDefault="000B3E4E" w:rsidP="00A3039C">
            <w:pPr>
              <w:jc w:val="both"/>
            </w:pPr>
            <w:r>
              <w:t>119,7</w:t>
            </w: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 xml:space="preserve">Россия </w:t>
            </w: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0,0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  <w:tr w:rsidR="000B3E4E" w:rsidRPr="00B13CF5" w:rsidTr="00C9104F">
        <w:tc>
          <w:tcPr>
            <w:tcW w:w="425" w:type="dxa"/>
            <w:tcBorders>
              <w:right w:val="single" w:sz="4" w:space="0" w:color="auto"/>
            </w:tcBorders>
          </w:tcPr>
          <w:p w:rsidR="000B3E4E" w:rsidRDefault="000B3E4E" w:rsidP="0062060A">
            <w:pPr>
              <w:ind w:left="-108" w:right="-108"/>
              <w:jc w:val="center"/>
            </w:pPr>
            <w:r>
              <w:t>10</w:t>
            </w:r>
          </w:p>
        </w:tc>
        <w:tc>
          <w:tcPr>
            <w:tcW w:w="1826" w:type="dxa"/>
            <w:tcBorders>
              <w:left w:val="single" w:sz="4" w:space="0" w:color="auto"/>
            </w:tcBorders>
          </w:tcPr>
          <w:p w:rsidR="000B3E4E" w:rsidRDefault="000B3E4E" w:rsidP="00D02767">
            <w:pPr>
              <w:ind w:right="-108"/>
            </w:pPr>
            <w:r>
              <w:t>Красова Наталья Павловна</w:t>
            </w:r>
          </w:p>
        </w:tc>
        <w:tc>
          <w:tcPr>
            <w:tcW w:w="1300" w:type="dxa"/>
          </w:tcPr>
          <w:p w:rsidR="000B3E4E" w:rsidRDefault="000B3E4E" w:rsidP="001D0B61">
            <w:r>
              <w:t>Глава Глухониколаевского сельского поселения</w:t>
            </w:r>
          </w:p>
        </w:tc>
        <w:tc>
          <w:tcPr>
            <w:tcW w:w="1500" w:type="dxa"/>
          </w:tcPr>
          <w:p w:rsidR="000B3E4E" w:rsidRDefault="000B3E4E" w:rsidP="00C9104F">
            <w:r>
              <w:t>1.Зем.участок</w:t>
            </w:r>
          </w:p>
          <w:p w:rsidR="000B3E4E" w:rsidRDefault="000B3E4E" w:rsidP="00C9104F">
            <w:pPr>
              <w:jc w:val="both"/>
            </w:pPr>
          </w:p>
          <w:p w:rsidR="000B3E4E" w:rsidRDefault="000B3E4E" w:rsidP="00C9104F">
            <w:pPr>
              <w:jc w:val="both"/>
            </w:pPr>
            <w:r>
              <w:t>2. Зем.участок</w:t>
            </w:r>
          </w:p>
          <w:p w:rsidR="000B3E4E" w:rsidRDefault="000B3E4E" w:rsidP="00C9104F">
            <w:pPr>
              <w:jc w:val="both"/>
            </w:pPr>
            <w:r>
              <w:t>3. Зем.участок</w:t>
            </w:r>
          </w:p>
          <w:p w:rsidR="000B3E4E" w:rsidRDefault="000B3E4E" w:rsidP="00C9104F">
            <w:pPr>
              <w:jc w:val="both"/>
            </w:pPr>
          </w:p>
          <w:p w:rsidR="000B3E4E" w:rsidRDefault="000B3E4E" w:rsidP="00C9104F">
            <w:pPr>
              <w:jc w:val="both"/>
            </w:pPr>
            <w:r>
              <w:t>4. Зем.участок</w:t>
            </w:r>
          </w:p>
          <w:p w:rsidR="000B3E4E" w:rsidRDefault="000B3E4E" w:rsidP="00C9104F">
            <w:pPr>
              <w:jc w:val="both"/>
            </w:pPr>
          </w:p>
          <w:p w:rsidR="000B3E4E" w:rsidRDefault="000B3E4E" w:rsidP="00C9104F">
            <w:pPr>
              <w:jc w:val="both"/>
            </w:pPr>
            <w:r>
              <w:t>5. Зем.участок</w:t>
            </w:r>
          </w:p>
          <w:p w:rsidR="000B3E4E" w:rsidRDefault="000B3E4E" w:rsidP="00C9104F">
            <w:pPr>
              <w:jc w:val="both"/>
            </w:pPr>
            <w:r>
              <w:t xml:space="preserve">6. Квартира </w:t>
            </w:r>
          </w:p>
          <w:p w:rsidR="000B3E4E" w:rsidRDefault="000B3E4E" w:rsidP="00C9104F">
            <w:pPr>
              <w:jc w:val="both"/>
            </w:pPr>
            <w:r>
              <w:t>7. Квартира</w:t>
            </w:r>
          </w:p>
          <w:p w:rsidR="000B3E4E" w:rsidRDefault="000B3E4E" w:rsidP="00C9104F">
            <w:pPr>
              <w:jc w:val="both"/>
            </w:pPr>
            <w:r>
              <w:t>8. Торговый павильон</w:t>
            </w:r>
          </w:p>
          <w:p w:rsidR="000B3E4E" w:rsidRDefault="000B3E4E" w:rsidP="00C9104F">
            <w:pPr>
              <w:jc w:val="both"/>
            </w:pPr>
          </w:p>
          <w:p w:rsidR="000B3E4E" w:rsidRDefault="000B3E4E" w:rsidP="00A3039C"/>
        </w:tc>
        <w:tc>
          <w:tcPr>
            <w:tcW w:w="1600" w:type="dxa"/>
          </w:tcPr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</w:p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  <w:r>
              <w:t>Обще-долевая</w:t>
            </w:r>
          </w:p>
          <w:p w:rsidR="000B3E4E" w:rsidRDefault="000B3E4E" w:rsidP="00C9104F">
            <w:pPr>
              <w:ind w:left="-108"/>
              <w:jc w:val="both"/>
            </w:pPr>
            <w:r>
              <w:t xml:space="preserve">   1/6 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</w:p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  <w:r>
              <w:t>Индивидуальная</w:t>
            </w:r>
          </w:p>
          <w:p w:rsidR="000B3E4E" w:rsidRDefault="000B3E4E" w:rsidP="00C9104F">
            <w:pPr>
              <w:ind w:left="-108" w:right="-108"/>
              <w:jc w:val="both"/>
            </w:pPr>
          </w:p>
          <w:p w:rsidR="000B3E4E" w:rsidRDefault="000B3E4E" w:rsidP="00C9104F">
            <w:pPr>
              <w:ind w:left="-108"/>
              <w:jc w:val="both"/>
            </w:pPr>
          </w:p>
          <w:p w:rsidR="000B3E4E" w:rsidRDefault="000B3E4E" w:rsidP="00C9104F">
            <w:pPr>
              <w:ind w:left="-108" w:right="-108"/>
              <w:jc w:val="both"/>
            </w:pPr>
          </w:p>
          <w:p w:rsidR="000B3E4E" w:rsidRDefault="000B3E4E" w:rsidP="00A3039C">
            <w:pPr>
              <w:ind w:left="-108" w:right="-108"/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  <w:r>
              <w:t>327,0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1397,0</w:t>
            </w:r>
          </w:p>
          <w:p w:rsidR="000B3E4E" w:rsidRDefault="000B3E4E" w:rsidP="00A3039C">
            <w:pPr>
              <w:jc w:val="both"/>
            </w:pPr>
            <w:r>
              <w:t>420000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1000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252,8</w:t>
            </w:r>
          </w:p>
          <w:p w:rsidR="000B3E4E" w:rsidRDefault="000B3E4E" w:rsidP="00A3039C">
            <w:pPr>
              <w:jc w:val="both"/>
            </w:pPr>
            <w:r>
              <w:t>71,7</w:t>
            </w:r>
          </w:p>
          <w:p w:rsidR="000B3E4E" w:rsidRDefault="000B3E4E" w:rsidP="00A3039C">
            <w:pPr>
              <w:jc w:val="both"/>
            </w:pPr>
            <w:r>
              <w:t>42,1</w:t>
            </w:r>
          </w:p>
          <w:p w:rsidR="000B3E4E" w:rsidRDefault="000B3E4E" w:rsidP="00A3039C">
            <w:pPr>
              <w:jc w:val="both"/>
            </w:pPr>
            <w:r>
              <w:t>86,6</w:t>
            </w:r>
          </w:p>
        </w:tc>
        <w:tc>
          <w:tcPr>
            <w:tcW w:w="1000" w:type="dxa"/>
          </w:tcPr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>Россия</w:t>
            </w:r>
          </w:p>
          <w:p w:rsidR="000B3E4E" w:rsidRDefault="000B3E4E" w:rsidP="00A3039C">
            <w:pPr>
              <w:jc w:val="both"/>
            </w:pPr>
            <w:r>
              <w:t>Россия</w:t>
            </w:r>
          </w:p>
        </w:tc>
        <w:tc>
          <w:tcPr>
            <w:tcW w:w="15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900" w:type="dxa"/>
          </w:tcPr>
          <w:p w:rsidR="000B3E4E" w:rsidRDefault="000B3E4E" w:rsidP="00A3039C">
            <w:pPr>
              <w:jc w:val="both"/>
            </w:pPr>
          </w:p>
        </w:tc>
        <w:tc>
          <w:tcPr>
            <w:tcW w:w="1200" w:type="dxa"/>
          </w:tcPr>
          <w:p w:rsidR="000B3E4E" w:rsidRDefault="000B3E4E" w:rsidP="00F40402">
            <w:pPr>
              <w:jc w:val="both"/>
            </w:pPr>
            <w:r>
              <w:t>Фольксваген Поло</w:t>
            </w:r>
          </w:p>
          <w:p w:rsidR="000B3E4E" w:rsidRDefault="000B3E4E" w:rsidP="00F40402">
            <w:pPr>
              <w:jc w:val="both"/>
            </w:pPr>
          </w:p>
          <w:p w:rsidR="000B3E4E" w:rsidRDefault="000B3E4E" w:rsidP="00F40402">
            <w:pPr>
              <w:jc w:val="both"/>
            </w:pPr>
            <w:r>
              <w:t>УАЗ</w:t>
            </w:r>
          </w:p>
          <w:p w:rsidR="000B3E4E" w:rsidRDefault="000B3E4E" w:rsidP="00F40402">
            <w:pPr>
              <w:jc w:val="both"/>
            </w:pPr>
            <w:r>
              <w:t>санитарка</w:t>
            </w:r>
          </w:p>
        </w:tc>
        <w:tc>
          <w:tcPr>
            <w:tcW w:w="1100" w:type="dxa"/>
          </w:tcPr>
          <w:p w:rsidR="000B3E4E" w:rsidRDefault="000B3E4E" w:rsidP="00F40402">
            <w:pPr>
              <w:jc w:val="both"/>
            </w:pPr>
            <w:r>
              <w:t>254182,32</w:t>
            </w:r>
          </w:p>
        </w:tc>
        <w:tc>
          <w:tcPr>
            <w:tcW w:w="1417" w:type="dxa"/>
          </w:tcPr>
          <w:p w:rsidR="000B3E4E" w:rsidRDefault="000B3E4E" w:rsidP="00F40402">
            <w:pPr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0B3E4E" w:rsidRPr="00ED1AEB" w:rsidRDefault="000B3E4E" w:rsidP="00996331"/>
        </w:tc>
      </w:tr>
    </w:tbl>
    <w:p w:rsidR="000B3E4E" w:rsidRDefault="000B3E4E" w:rsidP="006943FB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6943FB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</w:t>
      </w: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Default="000B3E4E" w:rsidP="00261D13">
      <w:pPr>
        <w:overflowPunct/>
        <w:ind w:right="-893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</w:t>
      </w:r>
    </w:p>
    <w:p w:rsidR="000B3E4E" w:rsidRPr="00996331" w:rsidRDefault="000B3E4E" w:rsidP="00F40402">
      <w:pPr>
        <w:overflowPunct/>
        <w:ind w:right="-893"/>
        <w:textAlignment w:val="auto"/>
        <w:rPr>
          <w:bCs/>
          <w:sz w:val="28"/>
          <w:szCs w:val="28"/>
        </w:rPr>
      </w:pPr>
    </w:p>
    <w:p w:rsidR="000B3E4E" w:rsidRPr="00996331" w:rsidRDefault="000B3E4E" w:rsidP="006943FB">
      <w:pPr>
        <w:overflowPunct/>
        <w:ind w:right="-893"/>
        <w:textAlignment w:val="auto"/>
        <w:rPr>
          <w:bCs/>
          <w:sz w:val="28"/>
          <w:szCs w:val="28"/>
        </w:rPr>
      </w:pPr>
    </w:p>
    <w:sectPr w:rsidR="000B3E4E" w:rsidRPr="00996331" w:rsidSect="006943FB">
      <w:pgSz w:w="16838" w:h="11905" w:orient="landscape"/>
      <w:pgMar w:top="851" w:right="850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E4E" w:rsidRDefault="000B3E4E" w:rsidP="00871483">
      <w:r>
        <w:separator/>
      </w:r>
    </w:p>
  </w:endnote>
  <w:endnote w:type="continuationSeparator" w:id="0">
    <w:p w:rsidR="000B3E4E" w:rsidRDefault="000B3E4E" w:rsidP="0087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E4E" w:rsidRDefault="000B3E4E" w:rsidP="00871483">
      <w:r>
        <w:separator/>
      </w:r>
    </w:p>
  </w:footnote>
  <w:footnote w:type="continuationSeparator" w:id="0">
    <w:p w:rsidR="000B3E4E" w:rsidRDefault="000B3E4E" w:rsidP="00871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5383F"/>
    <w:multiLevelType w:val="hybridMultilevel"/>
    <w:tmpl w:val="B3B01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1401814"/>
    <w:multiLevelType w:val="hybridMultilevel"/>
    <w:tmpl w:val="3488AB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AC26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0B6"/>
    <w:rsid w:val="000008A7"/>
    <w:rsid w:val="00017EA2"/>
    <w:rsid w:val="000204A2"/>
    <w:rsid w:val="00020D7B"/>
    <w:rsid w:val="00023BA2"/>
    <w:rsid w:val="00027EC6"/>
    <w:rsid w:val="00040229"/>
    <w:rsid w:val="00041901"/>
    <w:rsid w:val="0005281A"/>
    <w:rsid w:val="00053A3F"/>
    <w:rsid w:val="00053C9C"/>
    <w:rsid w:val="00060664"/>
    <w:rsid w:val="0006138A"/>
    <w:rsid w:val="00061465"/>
    <w:rsid w:val="000628BB"/>
    <w:rsid w:val="00095E76"/>
    <w:rsid w:val="000B3E4E"/>
    <w:rsid w:val="000B535D"/>
    <w:rsid w:val="000C0B58"/>
    <w:rsid w:val="000C4202"/>
    <w:rsid w:val="000D5C48"/>
    <w:rsid w:val="000F11A1"/>
    <w:rsid w:val="00102AC0"/>
    <w:rsid w:val="00106748"/>
    <w:rsid w:val="00107D13"/>
    <w:rsid w:val="00113A0D"/>
    <w:rsid w:val="00122AEB"/>
    <w:rsid w:val="0012385F"/>
    <w:rsid w:val="00131AED"/>
    <w:rsid w:val="001400CC"/>
    <w:rsid w:val="00140DA4"/>
    <w:rsid w:val="00144D0C"/>
    <w:rsid w:val="00146DAB"/>
    <w:rsid w:val="00152B3C"/>
    <w:rsid w:val="001555B7"/>
    <w:rsid w:val="00162571"/>
    <w:rsid w:val="00163761"/>
    <w:rsid w:val="0016520B"/>
    <w:rsid w:val="001750FF"/>
    <w:rsid w:val="001757D0"/>
    <w:rsid w:val="00177ED4"/>
    <w:rsid w:val="001815AB"/>
    <w:rsid w:val="0018279B"/>
    <w:rsid w:val="0018339D"/>
    <w:rsid w:val="001860B3"/>
    <w:rsid w:val="001906DB"/>
    <w:rsid w:val="00190C4B"/>
    <w:rsid w:val="001959D7"/>
    <w:rsid w:val="001A0838"/>
    <w:rsid w:val="001B565D"/>
    <w:rsid w:val="001C080C"/>
    <w:rsid w:val="001C4791"/>
    <w:rsid w:val="001D0B61"/>
    <w:rsid w:val="001E513B"/>
    <w:rsid w:val="001E7190"/>
    <w:rsid w:val="001F3D33"/>
    <w:rsid w:val="001F4367"/>
    <w:rsid w:val="002037C9"/>
    <w:rsid w:val="00210737"/>
    <w:rsid w:val="0021267D"/>
    <w:rsid w:val="00233646"/>
    <w:rsid w:val="002339A0"/>
    <w:rsid w:val="00240AEA"/>
    <w:rsid w:val="0025580A"/>
    <w:rsid w:val="002558A9"/>
    <w:rsid w:val="00261903"/>
    <w:rsid w:val="00261D13"/>
    <w:rsid w:val="00262B00"/>
    <w:rsid w:val="002673D4"/>
    <w:rsid w:val="00294A06"/>
    <w:rsid w:val="002A0B5E"/>
    <w:rsid w:val="002A38F3"/>
    <w:rsid w:val="002A7B58"/>
    <w:rsid w:val="002B1BE7"/>
    <w:rsid w:val="002C49B2"/>
    <w:rsid w:val="002D0187"/>
    <w:rsid w:val="00300934"/>
    <w:rsid w:val="00307CC9"/>
    <w:rsid w:val="003132FB"/>
    <w:rsid w:val="00317D8E"/>
    <w:rsid w:val="003336FA"/>
    <w:rsid w:val="00342AF8"/>
    <w:rsid w:val="00347922"/>
    <w:rsid w:val="003510FF"/>
    <w:rsid w:val="00356954"/>
    <w:rsid w:val="00370743"/>
    <w:rsid w:val="003805B6"/>
    <w:rsid w:val="00386989"/>
    <w:rsid w:val="00387137"/>
    <w:rsid w:val="0039257A"/>
    <w:rsid w:val="00396112"/>
    <w:rsid w:val="003975D3"/>
    <w:rsid w:val="003A51CE"/>
    <w:rsid w:val="003C434B"/>
    <w:rsid w:val="003F636F"/>
    <w:rsid w:val="003F7FA0"/>
    <w:rsid w:val="00403852"/>
    <w:rsid w:val="004055D9"/>
    <w:rsid w:val="00407E14"/>
    <w:rsid w:val="00410F8F"/>
    <w:rsid w:val="004213BE"/>
    <w:rsid w:val="004309FC"/>
    <w:rsid w:val="00435D8D"/>
    <w:rsid w:val="00436E6E"/>
    <w:rsid w:val="00441716"/>
    <w:rsid w:val="00442E46"/>
    <w:rsid w:val="004477CC"/>
    <w:rsid w:val="00451AAF"/>
    <w:rsid w:val="00452307"/>
    <w:rsid w:val="00452AFF"/>
    <w:rsid w:val="00454F15"/>
    <w:rsid w:val="004578E8"/>
    <w:rsid w:val="004662C6"/>
    <w:rsid w:val="00472DA1"/>
    <w:rsid w:val="00483033"/>
    <w:rsid w:val="00483611"/>
    <w:rsid w:val="00485056"/>
    <w:rsid w:val="004B0EBC"/>
    <w:rsid w:val="004B74CB"/>
    <w:rsid w:val="004E30F3"/>
    <w:rsid w:val="004E371C"/>
    <w:rsid w:val="004F2235"/>
    <w:rsid w:val="004F6E54"/>
    <w:rsid w:val="00506120"/>
    <w:rsid w:val="00511E14"/>
    <w:rsid w:val="00522E18"/>
    <w:rsid w:val="0052661F"/>
    <w:rsid w:val="00527AB7"/>
    <w:rsid w:val="00531075"/>
    <w:rsid w:val="005316A1"/>
    <w:rsid w:val="00537ACD"/>
    <w:rsid w:val="00543DFC"/>
    <w:rsid w:val="005471F5"/>
    <w:rsid w:val="00556548"/>
    <w:rsid w:val="00556A23"/>
    <w:rsid w:val="00563596"/>
    <w:rsid w:val="00565C41"/>
    <w:rsid w:val="00565C49"/>
    <w:rsid w:val="00574BD3"/>
    <w:rsid w:val="005779DB"/>
    <w:rsid w:val="00591EA8"/>
    <w:rsid w:val="005B1ADD"/>
    <w:rsid w:val="005B3515"/>
    <w:rsid w:val="005C7EBE"/>
    <w:rsid w:val="005D0AE5"/>
    <w:rsid w:val="005D1A14"/>
    <w:rsid w:val="005D6CBD"/>
    <w:rsid w:val="005D70D3"/>
    <w:rsid w:val="005E2478"/>
    <w:rsid w:val="005E5C3C"/>
    <w:rsid w:val="005E6A5E"/>
    <w:rsid w:val="005F3484"/>
    <w:rsid w:val="005F3B36"/>
    <w:rsid w:val="005F447E"/>
    <w:rsid w:val="005F5D6F"/>
    <w:rsid w:val="005F72DD"/>
    <w:rsid w:val="005F74EA"/>
    <w:rsid w:val="0060335A"/>
    <w:rsid w:val="00605124"/>
    <w:rsid w:val="0061013F"/>
    <w:rsid w:val="006123F8"/>
    <w:rsid w:val="00613FB7"/>
    <w:rsid w:val="0061764B"/>
    <w:rsid w:val="00617AFB"/>
    <w:rsid w:val="0062060A"/>
    <w:rsid w:val="00625988"/>
    <w:rsid w:val="00630C98"/>
    <w:rsid w:val="00633D96"/>
    <w:rsid w:val="00642BED"/>
    <w:rsid w:val="006460AE"/>
    <w:rsid w:val="00650725"/>
    <w:rsid w:val="00654863"/>
    <w:rsid w:val="006554B6"/>
    <w:rsid w:val="00661428"/>
    <w:rsid w:val="006625FD"/>
    <w:rsid w:val="0066512F"/>
    <w:rsid w:val="00670754"/>
    <w:rsid w:val="00673F3E"/>
    <w:rsid w:val="00681E9D"/>
    <w:rsid w:val="00681F9F"/>
    <w:rsid w:val="00682FB6"/>
    <w:rsid w:val="00693966"/>
    <w:rsid w:val="006943FB"/>
    <w:rsid w:val="006A1C32"/>
    <w:rsid w:val="006C244C"/>
    <w:rsid w:val="006C370E"/>
    <w:rsid w:val="006C3D52"/>
    <w:rsid w:val="006C5A03"/>
    <w:rsid w:val="006E31E0"/>
    <w:rsid w:val="006F76A0"/>
    <w:rsid w:val="006F7A05"/>
    <w:rsid w:val="00703628"/>
    <w:rsid w:val="00703E3C"/>
    <w:rsid w:val="00706E79"/>
    <w:rsid w:val="007124C1"/>
    <w:rsid w:val="00720D59"/>
    <w:rsid w:val="0072463E"/>
    <w:rsid w:val="00725D7A"/>
    <w:rsid w:val="0073272B"/>
    <w:rsid w:val="00737548"/>
    <w:rsid w:val="00750330"/>
    <w:rsid w:val="007559CF"/>
    <w:rsid w:val="00771C87"/>
    <w:rsid w:val="007724DD"/>
    <w:rsid w:val="00774F63"/>
    <w:rsid w:val="007A405D"/>
    <w:rsid w:val="007B3010"/>
    <w:rsid w:val="007B7FD2"/>
    <w:rsid w:val="007C5C48"/>
    <w:rsid w:val="007E760F"/>
    <w:rsid w:val="007F00BD"/>
    <w:rsid w:val="0080505C"/>
    <w:rsid w:val="00811E77"/>
    <w:rsid w:val="00812738"/>
    <w:rsid w:val="00821D1E"/>
    <w:rsid w:val="0082247D"/>
    <w:rsid w:val="008317C0"/>
    <w:rsid w:val="008328BE"/>
    <w:rsid w:val="00837074"/>
    <w:rsid w:val="00842787"/>
    <w:rsid w:val="008435BB"/>
    <w:rsid w:val="00843EFC"/>
    <w:rsid w:val="00845664"/>
    <w:rsid w:val="00854B58"/>
    <w:rsid w:val="008644C3"/>
    <w:rsid w:val="00864AC3"/>
    <w:rsid w:val="00871483"/>
    <w:rsid w:val="00874441"/>
    <w:rsid w:val="00875697"/>
    <w:rsid w:val="00882A60"/>
    <w:rsid w:val="00893D12"/>
    <w:rsid w:val="008966CB"/>
    <w:rsid w:val="00897494"/>
    <w:rsid w:val="008A7925"/>
    <w:rsid w:val="008B1CAF"/>
    <w:rsid w:val="008B764B"/>
    <w:rsid w:val="008C0386"/>
    <w:rsid w:val="008C1F22"/>
    <w:rsid w:val="008D3512"/>
    <w:rsid w:val="008E6F94"/>
    <w:rsid w:val="008F6AA0"/>
    <w:rsid w:val="0090040D"/>
    <w:rsid w:val="009144D8"/>
    <w:rsid w:val="00924BE6"/>
    <w:rsid w:val="009259B1"/>
    <w:rsid w:val="00933EA4"/>
    <w:rsid w:val="00942A8D"/>
    <w:rsid w:val="00957851"/>
    <w:rsid w:val="0096318F"/>
    <w:rsid w:val="009713ED"/>
    <w:rsid w:val="00975375"/>
    <w:rsid w:val="00996331"/>
    <w:rsid w:val="0099710F"/>
    <w:rsid w:val="009A11EA"/>
    <w:rsid w:val="009A3012"/>
    <w:rsid w:val="009A7E44"/>
    <w:rsid w:val="009B55EF"/>
    <w:rsid w:val="009C3DF1"/>
    <w:rsid w:val="009C5109"/>
    <w:rsid w:val="009D02DA"/>
    <w:rsid w:val="009D32C2"/>
    <w:rsid w:val="009D5E46"/>
    <w:rsid w:val="009E3BB7"/>
    <w:rsid w:val="009F5261"/>
    <w:rsid w:val="00A0135C"/>
    <w:rsid w:val="00A026F9"/>
    <w:rsid w:val="00A056BD"/>
    <w:rsid w:val="00A100AD"/>
    <w:rsid w:val="00A1021F"/>
    <w:rsid w:val="00A12143"/>
    <w:rsid w:val="00A14ACF"/>
    <w:rsid w:val="00A159F2"/>
    <w:rsid w:val="00A168F4"/>
    <w:rsid w:val="00A3039C"/>
    <w:rsid w:val="00A4081E"/>
    <w:rsid w:val="00A43505"/>
    <w:rsid w:val="00A4364C"/>
    <w:rsid w:val="00A43F1A"/>
    <w:rsid w:val="00A45072"/>
    <w:rsid w:val="00A45ABF"/>
    <w:rsid w:val="00A46068"/>
    <w:rsid w:val="00A50A1C"/>
    <w:rsid w:val="00A706B7"/>
    <w:rsid w:val="00A775D6"/>
    <w:rsid w:val="00A83415"/>
    <w:rsid w:val="00A85A3C"/>
    <w:rsid w:val="00A860B6"/>
    <w:rsid w:val="00A921C3"/>
    <w:rsid w:val="00A949D4"/>
    <w:rsid w:val="00A951CC"/>
    <w:rsid w:val="00A96658"/>
    <w:rsid w:val="00AA1F43"/>
    <w:rsid w:val="00AA621B"/>
    <w:rsid w:val="00AA7E94"/>
    <w:rsid w:val="00AB31DF"/>
    <w:rsid w:val="00AC5AAB"/>
    <w:rsid w:val="00AC6409"/>
    <w:rsid w:val="00AD47A3"/>
    <w:rsid w:val="00AD52A1"/>
    <w:rsid w:val="00AD732B"/>
    <w:rsid w:val="00AE0DDE"/>
    <w:rsid w:val="00AE4A54"/>
    <w:rsid w:val="00AE5F6C"/>
    <w:rsid w:val="00AF3DA8"/>
    <w:rsid w:val="00B05E12"/>
    <w:rsid w:val="00B13CF5"/>
    <w:rsid w:val="00B21C12"/>
    <w:rsid w:val="00B263A9"/>
    <w:rsid w:val="00B26974"/>
    <w:rsid w:val="00B34FE3"/>
    <w:rsid w:val="00B36E40"/>
    <w:rsid w:val="00B42022"/>
    <w:rsid w:val="00B50BE3"/>
    <w:rsid w:val="00B51719"/>
    <w:rsid w:val="00B56431"/>
    <w:rsid w:val="00B618A8"/>
    <w:rsid w:val="00B634F7"/>
    <w:rsid w:val="00B66AF9"/>
    <w:rsid w:val="00B67BC4"/>
    <w:rsid w:val="00B75938"/>
    <w:rsid w:val="00B941ED"/>
    <w:rsid w:val="00B963B2"/>
    <w:rsid w:val="00BA24DC"/>
    <w:rsid w:val="00BB1CA8"/>
    <w:rsid w:val="00BC07DF"/>
    <w:rsid w:val="00BC5B72"/>
    <w:rsid w:val="00BC633B"/>
    <w:rsid w:val="00BD3E69"/>
    <w:rsid w:val="00BF381A"/>
    <w:rsid w:val="00BF48A1"/>
    <w:rsid w:val="00C11629"/>
    <w:rsid w:val="00C21AEC"/>
    <w:rsid w:val="00C21FAB"/>
    <w:rsid w:val="00C24713"/>
    <w:rsid w:val="00C263A7"/>
    <w:rsid w:val="00C3012D"/>
    <w:rsid w:val="00C448B9"/>
    <w:rsid w:val="00C51024"/>
    <w:rsid w:val="00C521D9"/>
    <w:rsid w:val="00C52DB1"/>
    <w:rsid w:val="00C74D20"/>
    <w:rsid w:val="00C81B0C"/>
    <w:rsid w:val="00C9104F"/>
    <w:rsid w:val="00C93DA9"/>
    <w:rsid w:val="00CA42C8"/>
    <w:rsid w:val="00CA42DA"/>
    <w:rsid w:val="00CC0628"/>
    <w:rsid w:val="00CC1174"/>
    <w:rsid w:val="00CD3BBE"/>
    <w:rsid w:val="00CF3BED"/>
    <w:rsid w:val="00D02767"/>
    <w:rsid w:val="00D03362"/>
    <w:rsid w:val="00D033EB"/>
    <w:rsid w:val="00D147F6"/>
    <w:rsid w:val="00D26158"/>
    <w:rsid w:val="00D27427"/>
    <w:rsid w:val="00D378AB"/>
    <w:rsid w:val="00D44C94"/>
    <w:rsid w:val="00D5311A"/>
    <w:rsid w:val="00D561EA"/>
    <w:rsid w:val="00D6021B"/>
    <w:rsid w:val="00D7557D"/>
    <w:rsid w:val="00D84DBE"/>
    <w:rsid w:val="00D92E90"/>
    <w:rsid w:val="00D936D9"/>
    <w:rsid w:val="00D97DA5"/>
    <w:rsid w:val="00DA6866"/>
    <w:rsid w:val="00DB2391"/>
    <w:rsid w:val="00DB38E7"/>
    <w:rsid w:val="00DB6570"/>
    <w:rsid w:val="00DC3752"/>
    <w:rsid w:val="00DC77A6"/>
    <w:rsid w:val="00DE368F"/>
    <w:rsid w:val="00DF49BA"/>
    <w:rsid w:val="00E1254D"/>
    <w:rsid w:val="00E12A22"/>
    <w:rsid w:val="00E242BB"/>
    <w:rsid w:val="00E350B8"/>
    <w:rsid w:val="00E41F8B"/>
    <w:rsid w:val="00E45A4F"/>
    <w:rsid w:val="00E577BC"/>
    <w:rsid w:val="00E61C4B"/>
    <w:rsid w:val="00E64658"/>
    <w:rsid w:val="00E6580E"/>
    <w:rsid w:val="00E735F3"/>
    <w:rsid w:val="00E80097"/>
    <w:rsid w:val="00E84A9F"/>
    <w:rsid w:val="00E86F28"/>
    <w:rsid w:val="00E927C0"/>
    <w:rsid w:val="00E96457"/>
    <w:rsid w:val="00E97033"/>
    <w:rsid w:val="00E9714C"/>
    <w:rsid w:val="00EA1EBC"/>
    <w:rsid w:val="00EA2646"/>
    <w:rsid w:val="00EA5A16"/>
    <w:rsid w:val="00EB2220"/>
    <w:rsid w:val="00EB5409"/>
    <w:rsid w:val="00ED0849"/>
    <w:rsid w:val="00ED0AAE"/>
    <w:rsid w:val="00ED1AEB"/>
    <w:rsid w:val="00EF0147"/>
    <w:rsid w:val="00EF1AB1"/>
    <w:rsid w:val="00F15914"/>
    <w:rsid w:val="00F17185"/>
    <w:rsid w:val="00F257D8"/>
    <w:rsid w:val="00F27858"/>
    <w:rsid w:val="00F3030C"/>
    <w:rsid w:val="00F34D9A"/>
    <w:rsid w:val="00F35937"/>
    <w:rsid w:val="00F40402"/>
    <w:rsid w:val="00F5468F"/>
    <w:rsid w:val="00F55227"/>
    <w:rsid w:val="00F80239"/>
    <w:rsid w:val="00F83BBD"/>
    <w:rsid w:val="00F83CDF"/>
    <w:rsid w:val="00F85E01"/>
    <w:rsid w:val="00F868F9"/>
    <w:rsid w:val="00FA0248"/>
    <w:rsid w:val="00FB3D33"/>
    <w:rsid w:val="00FC1D00"/>
    <w:rsid w:val="00FE2609"/>
    <w:rsid w:val="00FF0885"/>
    <w:rsid w:val="00FF1455"/>
    <w:rsid w:val="00FF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D1A1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2A38F3"/>
    <w:rPr>
      <w:rFonts w:cs="Times New Roman"/>
    </w:rPr>
  </w:style>
  <w:style w:type="paragraph" w:styleId="NormalWeb">
    <w:name w:val="Normal (Web)"/>
    <w:basedOn w:val="Normal"/>
    <w:uiPriority w:val="99"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681F9F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40DA4"/>
    <w:rPr>
      <w:rFonts w:cs="Times New Roman"/>
      <w:sz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113A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14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714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407</TotalTime>
  <Pages>4</Pages>
  <Words>827</Words>
  <Characters>4720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2015-04-26T10:34:00Z</cp:lastPrinted>
  <dcterms:created xsi:type="dcterms:W3CDTF">2018-05-03T05:19:00Z</dcterms:created>
  <dcterms:modified xsi:type="dcterms:W3CDTF">2021-04-02T05:29:00Z</dcterms:modified>
</cp:coreProperties>
</file>